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924B20" w14:textId="0C312B11" w:rsidR="005D3C74" w:rsidRPr="003B5C95" w:rsidRDefault="005D3C74" w:rsidP="000D7C26">
      <w:pPr>
        <w:jc w:val="right"/>
        <w:rPr>
          <w:b/>
          <w:color w:val="808080" w:themeColor="background1" w:themeShade="80"/>
        </w:rPr>
      </w:pPr>
      <w:r w:rsidRPr="003B5C95">
        <w:rPr>
          <w:b/>
          <w:color w:val="808080" w:themeColor="background1" w:themeShade="80"/>
        </w:rPr>
        <w:t>Projektas</w:t>
      </w:r>
    </w:p>
    <w:p w14:paraId="77D921BC" w14:textId="5EEC269D" w:rsidR="00B52969" w:rsidRDefault="00036F80" w:rsidP="000D7C26">
      <w:pPr>
        <w:jc w:val="center"/>
      </w:pPr>
      <w:r>
        <w:rPr>
          <w:noProof/>
        </w:rPr>
        <w:drawing>
          <wp:inline distT="0" distB="0" distL="0" distR="0" wp14:anchorId="11DA310D" wp14:editId="1D32F181">
            <wp:extent cx="678180" cy="67818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78180" cy="678180"/>
                    </a:xfrm>
                    <a:prstGeom prst="rect">
                      <a:avLst/>
                    </a:prstGeom>
                    <a:noFill/>
                    <a:ln>
                      <a:noFill/>
                    </a:ln>
                  </pic:spPr>
                </pic:pic>
              </a:graphicData>
            </a:graphic>
          </wp:inline>
        </w:drawing>
      </w:r>
    </w:p>
    <w:p w14:paraId="5FF02C0C" w14:textId="77777777" w:rsidR="00B52969" w:rsidRDefault="00B52969" w:rsidP="000D7C26">
      <w:pPr>
        <w:pStyle w:val="Antrat"/>
        <w:rPr>
          <w:sz w:val="24"/>
          <w:szCs w:val="24"/>
        </w:rPr>
      </w:pPr>
      <w:r>
        <w:rPr>
          <w:sz w:val="24"/>
          <w:szCs w:val="24"/>
        </w:rPr>
        <w:t>ANYKŠČIŲ RAJONO SAVIVALDYBĖS</w:t>
      </w:r>
    </w:p>
    <w:p w14:paraId="1BD6A0DA" w14:textId="77777777" w:rsidR="00B52969" w:rsidRDefault="00B52969" w:rsidP="000D7C26">
      <w:pPr>
        <w:jc w:val="center"/>
        <w:rPr>
          <w:b/>
        </w:rPr>
      </w:pPr>
      <w:r>
        <w:rPr>
          <w:b/>
        </w:rPr>
        <w:t>TARYBA</w:t>
      </w:r>
    </w:p>
    <w:p w14:paraId="13E59288" w14:textId="77777777" w:rsidR="00B52969" w:rsidRDefault="00B52969" w:rsidP="000D7C26">
      <w:pPr>
        <w:jc w:val="center"/>
        <w:rPr>
          <w:b/>
        </w:rPr>
      </w:pPr>
    </w:p>
    <w:p w14:paraId="69331BE2" w14:textId="77777777" w:rsidR="00B52969" w:rsidRDefault="00B52969" w:rsidP="000D7C26">
      <w:pPr>
        <w:jc w:val="center"/>
        <w:rPr>
          <w:b/>
        </w:rPr>
      </w:pPr>
      <w:r>
        <w:rPr>
          <w:b/>
        </w:rPr>
        <w:t>SPRENDIMAS</w:t>
      </w:r>
    </w:p>
    <w:p w14:paraId="68C19AF2" w14:textId="77777777" w:rsidR="00B52969" w:rsidRPr="00B52969" w:rsidRDefault="00B52969" w:rsidP="000D7C26">
      <w:pPr>
        <w:jc w:val="center"/>
        <w:rPr>
          <w:b/>
        </w:rPr>
      </w:pPr>
      <w:r w:rsidRPr="00B52969">
        <w:rPr>
          <w:b/>
          <w:caps/>
        </w:rPr>
        <w:fldChar w:fldCharType="begin"/>
      </w:r>
      <w:r w:rsidRPr="00B52969">
        <w:rPr>
          <w:b/>
          <w:caps/>
        </w:rPr>
        <w:instrText xml:space="preserve"> FILLIN "Pavadinimas" \* MERGEFORMAT </w:instrText>
      </w:r>
      <w:r w:rsidRPr="00B52969">
        <w:rPr>
          <w:b/>
          <w:caps/>
        </w:rPr>
        <w:fldChar w:fldCharType="separate"/>
      </w:r>
      <w:r w:rsidRPr="00B52969">
        <w:rPr>
          <w:b/>
          <w:caps/>
        </w:rPr>
        <w:t xml:space="preserve">dėl ANYKŠČIŲ RAJONO SAVIVALDYBĖS KULTŪROS TARYBOS NUOSTATŲ PATVIRTINIMO ir  </w:t>
      </w:r>
      <w:r w:rsidRPr="00B52969">
        <w:rPr>
          <w:b/>
        </w:rPr>
        <w:fldChar w:fldCharType="end"/>
      </w:r>
      <w:r w:rsidRPr="00B52969">
        <w:rPr>
          <w:b/>
        </w:rPr>
        <w:t>ANYKŠČIŲ RAJONO SAVIVALDYBĖS KULTŪROS TARYBOS SUDARYMO</w:t>
      </w:r>
    </w:p>
    <w:p w14:paraId="66621AB1" w14:textId="77777777" w:rsidR="00B52969" w:rsidRDefault="00B52969" w:rsidP="000D7C26">
      <w:pPr>
        <w:jc w:val="center"/>
      </w:pPr>
    </w:p>
    <w:p w14:paraId="5CA6DDE7" w14:textId="555C1B0C" w:rsidR="00B52969" w:rsidRDefault="00000000" w:rsidP="000D7C26">
      <w:pPr>
        <w:jc w:val="center"/>
      </w:pPr>
      <w:fldSimple w:instr=" FILLIN &quot;data&quot; \* MERGEFORMAT ">
        <w:r w:rsidR="00B52969">
          <w:t>20</w:t>
        </w:r>
        <w:r w:rsidR="005D3C74">
          <w:t>23</w:t>
        </w:r>
        <w:r w:rsidR="00B52969">
          <w:t xml:space="preserve"> m. </w:t>
        </w:r>
        <w:r w:rsidR="00F43CD8">
          <w:t xml:space="preserve">                      </w:t>
        </w:r>
        <w:r w:rsidR="00B52969">
          <w:t xml:space="preserve">  d.</w:t>
        </w:r>
      </w:fldSimple>
      <w:r w:rsidR="00B52969">
        <w:t xml:space="preserve"> Nr. 1-T</w:t>
      </w:r>
      <w:r w:rsidR="005D3C74">
        <w:t>-</w:t>
      </w:r>
      <w:r w:rsidR="00B52969">
        <w:fldChar w:fldCharType="begin"/>
      </w:r>
      <w:r w:rsidR="00B52969">
        <w:instrText xml:space="preserve"> FILLIN "indeksas" \* MERGEFORMAT </w:instrText>
      </w:r>
      <w:r w:rsidR="00B52969">
        <w:fldChar w:fldCharType="end"/>
      </w:r>
    </w:p>
    <w:p w14:paraId="089BCC73" w14:textId="77777777" w:rsidR="00B52969" w:rsidRDefault="00B52969" w:rsidP="000D7C26">
      <w:pPr>
        <w:jc w:val="center"/>
        <w:rPr>
          <w:b/>
        </w:rPr>
      </w:pPr>
      <w:r>
        <w:t>Anykščiai</w:t>
      </w:r>
    </w:p>
    <w:p w14:paraId="5BFF0FF9" w14:textId="77777777" w:rsidR="00B52969" w:rsidRDefault="00B52969" w:rsidP="000D7C26">
      <w:pPr>
        <w:ind w:firstLine="720"/>
        <w:jc w:val="both"/>
      </w:pPr>
    </w:p>
    <w:p w14:paraId="597CCCB6" w14:textId="716B6289" w:rsidR="00485736" w:rsidRDefault="00B52969" w:rsidP="000D7C26">
      <w:pPr>
        <w:spacing w:line="360" w:lineRule="auto"/>
        <w:ind w:firstLine="720"/>
        <w:jc w:val="both"/>
      </w:pPr>
      <w:r>
        <w:t xml:space="preserve"> Vadovaudamasi Lietuvos Respublikos vietos savivaldos įstatymo  </w:t>
      </w:r>
      <w:r w:rsidRPr="00610ECA">
        <w:t xml:space="preserve">6 straipsnio 13 punktu, </w:t>
      </w:r>
      <w:r w:rsidRPr="00610ECA">
        <w:rPr>
          <w:bCs/>
        </w:rPr>
        <w:t>1</w:t>
      </w:r>
      <w:r w:rsidR="00556A37" w:rsidRPr="00610ECA">
        <w:rPr>
          <w:bCs/>
        </w:rPr>
        <w:t>5</w:t>
      </w:r>
      <w:r w:rsidRPr="009730B1">
        <w:rPr>
          <w:bCs/>
          <w:highlight w:val="yellow"/>
        </w:rPr>
        <w:t xml:space="preserve"> </w:t>
      </w:r>
      <w:r w:rsidRPr="00610ECA">
        <w:rPr>
          <w:bCs/>
        </w:rPr>
        <w:t xml:space="preserve">straipsnio 2 dalies </w:t>
      </w:r>
      <w:r w:rsidR="00556A37" w:rsidRPr="00610ECA">
        <w:rPr>
          <w:bCs/>
        </w:rPr>
        <w:t>4</w:t>
      </w:r>
      <w:r w:rsidRPr="00610ECA">
        <w:rPr>
          <w:bCs/>
        </w:rPr>
        <w:t xml:space="preserve"> punktu</w:t>
      </w:r>
      <w:r>
        <w:rPr>
          <w:bCs/>
        </w:rPr>
        <w:t xml:space="preserve">, </w:t>
      </w:r>
      <w:r w:rsidR="002539E1">
        <w:rPr>
          <w:bCs/>
        </w:rPr>
        <w:t>16 straipsnio 1 dalimi</w:t>
      </w:r>
      <w:r w:rsidR="0017700E">
        <w:rPr>
          <w:bCs/>
        </w:rPr>
        <w:t xml:space="preserve">, </w:t>
      </w:r>
      <w:r w:rsidR="0017700E" w:rsidRPr="00EB6705">
        <w:rPr>
          <w:bCs/>
        </w:rPr>
        <w:t>atsižvelgdama į</w:t>
      </w:r>
      <w:r w:rsidR="0017700E">
        <w:rPr>
          <w:bCs/>
        </w:rPr>
        <w:t xml:space="preserve"> </w:t>
      </w:r>
      <w:r>
        <w:rPr>
          <w:bCs/>
        </w:rPr>
        <w:t xml:space="preserve"> </w:t>
      </w:r>
      <w:r w:rsidR="00F64EAC">
        <w:rPr>
          <w:bCs/>
        </w:rPr>
        <w:t>L</w:t>
      </w:r>
      <w:r w:rsidR="00FA5843">
        <w:rPr>
          <w:bCs/>
        </w:rPr>
        <w:t>iudvikos</w:t>
      </w:r>
      <w:r w:rsidR="00F64EAC">
        <w:rPr>
          <w:bCs/>
        </w:rPr>
        <w:t xml:space="preserve"> ir St</w:t>
      </w:r>
      <w:r w:rsidR="00FA5843">
        <w:rPr>
          <w:bCs/>
        </w:rPr>
        <w:t>anislovo</w:t>
      </w:r>
      <w:r w:rsidR="00F64EAC">
        <w:rPr>
          <w:bCs/>
        </w:rPr>
        <w:t xml:space="preserve"> Didžiulių bibliotekos </w:t>
      </w:r>
      <w:bookmarkStart w:id="0" w:name="_Hlk143692828"/>
      <w:r w:rsidR="00F64EAC">
        <w:rPr>
          <w:bCs/>
        </w:rPr>
        <w:t xml:space="preserve">2023 m. rugpjūčio 18 d. raštą </w:t>
      </w:r>
      <w:r w:rsidR="002648B7">
        <w:rPr>
          <w:bCs/>
        </w:rPr>
        <w:t xml:space="preserve">Nr. SD-151 </w:t>
      </w:r>
      <w:r w:rsidR="00F64EAC">
        <w:rPr>
          <w:bCs/>
        </w:rPr>
        <w:t>„Dėl atstovo delegavimo“</w:t>
      </w:r>
      <w:bookmarkEnd w:id="0"/>
      <w:r w:rsidR="00F64EAC">
        <w:rPr>
          <w:bCs/>
        </w:rPr>
        <w:t>, į Lietuvos gyventojų genocido ir rezistencijos tyrimo centro 2023 m. rugpjūčio 21 d. raštą</w:t>
      </w:r>
      <w:r w:rsidR="00B669D1">
        <w:rPr>
          <w:bCs/>
        </w:rPr>
        <w:t xml:space="preserve"> </w:t>
      </w:r>
      <w:r w:rsidR="00F64EAC">
        <w:rPr>
          <w:bCs/>
        </w:rPr>
        <w:t xml:space="preserve">„Dėl įstaigos atstovo delegavimo į Kultūros tarybą“, į A. Baranausko ir A. Vienuolio-Žukausko memorialinio muziejaus 2023 m. rugpjūčio 23 d. raštą </w:t>
      </w:r>
      <w:r w:rsidR="002648B7">
        <w:rPr>
          <w:bCs/>
        </w:rPr>
        <w:t xml:space="preserve">Nr. SD-49 </w:t>
      </w:r>
      <w:r w:rsidR="00F64EAC">
        <w:rPr>
          <w:bCs/>
        </w:rPr>
        <w:t xml:space="preserve">„Dėl Muziejaus atstovo delegavimo“, į VšĮ Lietuvos nacionalinio radijo ir televizijos 2023 m. rugpjūčio 23 d. raštą </w:t>
      </w:r>
      <w:r w:rsidR="002648B7">
        <w:rPr>
          <w:bCs/>
        </w:rPr>
        <w:t xml:space="preserve">Nr. SR-544 </w:t>
      </w:r>
      <w:r w:rsidR="00F64EAC">
        <w:rPr>
          <w:bCs/>
        </w:rPr>
        <w:t xml:space="preserve">„Dėl Anykščių rajono savivaldybės kultūros tarybos“, į Dangiros </w:t>
      </w:r>
      <w:proofErr w:type="spellStart"/>
      <w:r w:rsidR="00F64EAC">
        <w:rPr>
          <w:bCs/>
        </w:rPr>
        <w:t>Nefienės</w:t>
      </w:r>
      <w:proofErr w:type="spellEnd"/>
      <w:r w:rsidR="00F64EAC">
        <w:rPr>
          <w:bCs/>
        </w:rPr>
        <w:t xml:space="preserve"> rugpjūčio 17 d. sutikimą, į  Sonatos </w:t>
      </w:r>
      <w:proofErr w:type="spellStart"/>
      <w:r w:rsidR="00F64EAC">
        <w:rPr>
          <w:bCs/>
        </w:rPr>
        <w:t>Veršelienės</w:t>
      </w:r>
      <w:proofErr w:type="spellEnd"/>
      <w:r w:rsidR="00F64EAC">
        <w:rPr>
          <w:bCs/>
        </w:rPr>
        <w:t xml:space="preserve"> rugpjūčio 18 d. sutikimą,</w:t>
      </w:r>
      <w:r w:rsidR="0006364D">
        <w:rPr>
          <w:bCs/>
        </w:rPr>
        <w:t xml:space="preserve"> į Jolantos Rimkutės rugpjūčio 22 d. sutikimą, </w:t>
      </w:r>
      <w:r w:rsidR="00F64EAC">
        <w:rPr>
          <w:bCs/>
        </w:rPr>
        <w:t xml:space="preserve"> į Agnės </w:t>
      </w:r>
      <w:proofErr w:type="spellStart"/>
      <w:r w:rsidR="00F64EAC">
        <w:rPr>
          <w:bCs/>
        </w:rPr>
        <w:t>Biliūnaitės</w:t>
      </w:r>
      <w:proofErr w:type="spellEnd"/>
      <w:r w:rsidR="00F64EAC" w:rsidRPr="00F64EAC">
        <w:rPr>
          <w:bCs/>
        </w:rPr>
        <w:t xml:space="preserve"> </w:t>
      </w:r>
      <w:r w:rsidR="00F64EAC">
        <w:rPr>
          <w:bCs/>
        </w:rPr>
        <w:t xml:space="preserve">rugpjūčio 23 d. sutikimą, į Anykščių </w:t>
      </w:r>
      <w:r w:rsidR="00F64EAC">
        <w:t xml:space="preserve">rajono savivaldybės mero 2023 m. rugpjūčio </w:t>
      </w:r>
      <w:r w:rsidR="00EB6705">
        <w:t xml:space="preserve">20 d. potvarkį Nr. 1-MP-191 „Dėl mero patarėjo delegavimo į Anykščių rajono savivaldybės kultūros tarybos sudėtį“, į </w:t>
      </w:r>
      <w:r w:rsidR="00F64EAC">
        <w:t xml:space="preserve"> </w:t>
      </w:r>
      <w:r w:rsidR="00EB6705">
        <w:t xml:space="preserve">Anykščių rajono savivaldybės administracijos direktoriaus 2023 m. rugpjūčio 18 d. raštą  „Dėl atstovų delegavimo“, </w:t>
      </w:r>
      <w:r w:rsidR="00485736" w:rsidRPr="00485736">
        <w:t xml:space="preserve">Anykščių kultūros centro 2023 m. rugsėjo 15 d. raštą Nr. S-175 „Dėl Jolantos </w:t>
      </w:r>
      <w:proofErr w:type="spellStart"/>
      <w:r w:rsidR="00485736" w:rsidRPr="00485736">
        <w:t>Pupkienės</w:t>
      </w:r>
      <w:proofErr w:type="spellEnd"/>
      <w:r w:rsidR="00485736" w:rsidRPr="00485736">
        <w:t xml:space="preserve"> kandidatūros į 2023 – 2026 m. kadencijos Anykščių kultūros tarybos sudėtį“, VšĮ „Meno alchemija“ 2023 m. rugsėjo 15 d. raštą „Kandidato į Anykščių rajono savivaldybės kultūros tarybos sudėtį paraiška“, VšĮ „</w:t>
      </w:r>
      <w:proofErr w:type="spellStart"/>
      <w:r w:rsidR="00485736" w:rsidRPr="00485736">
        <w:t>Lelos</w:t>
      </w:r>
      <w:proofErr w:type="spellEnd"/>
      <w:r w:rsidR="00485736" w:rsidRPr="00485736">
        <w:t xml:space="preserve"> filmai“ 2023 m. rugsėjo 18 d. raštą „Siūlymas“, Anykščių rajono savivaldybės taryba n u s p r e n d ž i a:</w:t>
      </w:r>
    </w:p>
    <w:p w14:paraId="2A366F06" w14:textId="6CDBBE93" w:rsidR="00B52969" w:rsidRPr="00D830D9" w:rsidRDefault="00B52969" w:rsidP="000D7C26">
      <w:pPr>
        <w:numPr>
          <w:ilvl w:val="0"/>
          <w:numId w:val="1"/>
        </w:numPr>
        <w:spacing w:line="360" w:lineRule="auto"/>
        <w:ind w:left="0" w:firstLine="780"/>
        <w:jc w:val="both"/>
      </w:pPr>
      <w:r w:rsidRPr="00D830D9">
        <w:t>Patvirtinti Anykščių rajono savivaldybės kultūros tarybos nuostatus (</w:t>
      </w:r>
      <w:r w:rsidR="00485736" w:rsidRPr="00D830D9">
        <w:t>1 Priedas</w:t>
      </w:r>
      <w:r w:rsidRPr="00D830D9">
        <w:t>).</w:t>
      </w:r>
    </w:p>
    <w:p w14:paraId="054DF8A6" w14:textId="2B458F0F" w:rsidR="00B52969" w:rsidRPr="00D830D9" w:rsidRDefault="00B52969" w:rsidP="000D7C26">
      <w:pPr>
        <w:numPr>
          <w:ilvl w:val="0"/>
          <w:numId w:val="1"/>
        </w:numPr>
        <w:spacing w:line="360" w:lineRule="auto"/>
        <w:ind w:left="0" w:firstLine="780"/>
        <w:jc w:val="both"/>
      </w:pPr>
      <w:r w:rsidRPr="00D830D9">
        <w:t>Sudaryti Anykščių rajono savivaldybės kultūros tarybą Anykščių rajono savivaldybės tarybos kadencijos laikotarpiui</w:t>
      </w:r>
      <w:r w:rsidR="00764A7F" w:rsidRPr="00D830D9">
        <w:t>:</w:t>
      </w:r>
      <w:r w:rsidRPr="00D830D9">
        <w:t xml:space="preserve"> </w:t>
      </w:r>
    </w:p>
    <w:p w14:paraId="303E3E4B" w14:textId="77777777" w:rsidR="00764A7F" w:rsidRPr="00764A7F" w:rsidRDefault="00764A7F" w:rsidP="00764A7F">
      <w:pPr>
        <w:pStyle w:val="Antrat"/>
        <w:ind w:left="1455"/>
        <w:jc w:val="left"/>
        <w:rPr>
          <w:b w:val="0"/>
          <w:sz w:val="24"/>
          <w:szCs w:val="24"/>
        </w:rPr>
      </w:pPr>
      <w:r w:rsidRPr="00764A7F">
        <w:rPr>
          <w:b w:val="0"/>
          <w:sz w:val="24"/>
          <w:szCs w:val="24"/>
        </w:rPr>
        <w:t>ANYKŠČIŲ RAJONO SAVIVALDYBĖS KULTŪROS TARYBA</w:t>
      </w:r>
    </w:p>
    <w:p w14:paraId="5EE884BB" w14:textId="77777777" w:rsidR="00764A7F" w:rsidRPr="00280E9B" w:rsidRDefault="00764A7F" w:rsidP="00764A7F">
      <w:pPr>
        <w:pStyle w:val="Antrat"/>
        <w:jc w:val="left"/>
        <w:rPr>
          <w:b w:val="0"/>
          <w:sz w:val="24"/>
          <w:szCs w:val="24"/>
        </w:rPr>
      </w:pPr>
      <w:r>
        <w:rPr>
          <w:b w:val="0"/>
          <w:sz w:val="24"/>
          <w:szCs w:val="24"/>
        </w:rPr>
        <w:t xml:space="preserve"> </w:t>
      </w:r>
    </w:p>
    <w:p w14:paraId="1938F0B3" w14:textId="1D23C9A0" w:rsidR="00A7146A" w:rsidRDefault="00764A7F" w:rsidP="00A7146A">
      <w:pPr>
        <w:pStyle w:val="Sraopastraipa"/>
        <w:shd w:val="clear" w:color="auto" w:fill="FFFFFF"/>
        <w:spacing w:line="360" w:lineRule="auto"/>
        <w:ind w:left="0"/>
        <w:jc w:val="both"/>
      </w:pPr>
      <w:r>
        <w:t xml:space="preserve">1. </w:t>
      </w:r>
      <w:r w:rsidR="00A7146A" w:rsidRPr="00A7146A">
        <w:t xml:space="preserve">Agnė </w:t>
      </w:r>
      <w:proofErr w:type="spellStart"/>
      <w:r w:rsidR="00A7146A" w:rsidRPr="00A7146A">
        <w:t>Biliūnaitė</w:t>
      </w:r>
      <w:proofErr w:type="spellEnd"/>
      <w:r w:rsidR="00A7146A" w:rsidRPr="00A7146A">
        <w:t>, 2015–2019 m.  Lietuvos Respublikos ambasados kultūros atašė Kinijos Liaudies Respublikoje ir Pietų Korėjoje; LRT kultūros turinio vyriausioji redaktorė (deleguota).</w:t>
      </w:r>
    </w:p>
    <w:p w14:paraId="3876B2AF" w14:textId="0EF6F2CC" w:rsidR="00764A7F" w:rsidRDefault="00764A7F" w:rsidP="00764A7F">
      <w:pPr>
        <w:pStyle w:val="Sraopastraipa"/>
        <w:shd w:val="clear" w:color="auto" w:fill="FFFFFF"/>
        <w:spacing w:line="360" w:lineRule="auto"/>
        <w:ind w:left="0"/>
        <w:jc w:val="both"/>
      </w:pPr>
    </w:p>
    <w:p w14:paraId="3CB1AB22" w14:textId="77777777" w:rsidR="00764A7F" w:rsidRDefault="00764A7F" w:rsidP="00764A7F">
      <w:pPr>
        <w:pStyle w:val="Sraopastraipa"/>
        <w:shd w:val="clear" w:color="auto" w:fill="FFFFFF"/>
        <w:spacing w:line="360" w:lineRule="auto"/>
        <w:ind w:left="0"/>
        <w:jc w:val="both"/>
      </w:pPr>
      <w:r>
        <w:t xml:space="preserve">2. Laimas </w:t>
      </w:r>
      <w:proofErr w:type="spellStart"/>
      <w:r>
        <w:t>Fergizas</w:t>
      </w:r>
      <w:proofErr w:type="spellEnd"/>
      <w:r>
        <w:t>, mero patarėjas (deleguotas).</w:t>
      </w:r>
    </w:p>
    <w:p w14:paraId="06FEFCBD" w14:textId="77777777" w:rsidR="00764A7F" w:rsidRDefault="00764A7F" w:rsidP="00764A7F">
      <w:pPr>
        <w:pStyle w:val="Sraopastraipa"/>
        <w:shd w:val="clear" w:color="auto" w:fill="FFFFFF"/>
        <w:spacing w:line="360" w:lineRule="auto"/>
        <w:ind w:left="0"/>
        <w:jc w:val="both"/>
      </w:pPr>
      <w:r>
        <w:t>3. Daiva Gasiūnienė, Architektūros ir urbanistikos skyriaus vedėja (deleguota).</w:t>
      </w:r>
    </w:p>
    <w:p w14:paraId="7F3299C6" w14:textId="77777777" w:rsidR="00764A7F" w:rsidRDefault="00764A7F" w:rsidP="00764A7F">
      <w:pPr>
        <w:pStyle w:val="Sraopastraipa"/>
        <w:shd w:val="clear" w:color="auto" w:fill="FFFFFF"/>
        <w:spacing w:line="360" w:lineRule="auto"/>
        <w:ind w:left="0"/>
        <w:jc w:val="both"/>
      </w:pPr>
      <w:r>
        <w:t>4. Kristina Jakubauskaitė-Veršelienė, Kultūros, turizmo ir komunikacijos skyriaus vedėja (deleguota).</w:t>
      </w:r>
    </w:p>
    <w:p w14:paraId="0FA0A562" w14:textId="1FC30380" w:rsidR="00A7146A" w:rsidRDefault="00A7146A" w:rsidP="00764A7F">
      <w:pPr>
        <w:pStyle w:val="Sraopastraipa"/>
        <w:shd w:val="clear" w:color="auto" w:fill="FFFFFF"/>
        <w:spacing w:line="360" w:lineRule="auto"/>
        <w:ind w:left="0"/>
        <w:jc w:val="both"/>
      </w:pPr>
      <w:r>
        <w:t xml:space="preserve">5. </w:t>
      </w:r>
      <w:r w:rsidRPr="00A7146A">
        <w:t>Linas Mikuta, VšĮ „</w:t>
      </w:r>
      <w:proofErr w:type="spellStart"/>
      <w:r w:rsidRPr="00A7146A">
        <w:t>Lelos</w:t>
      </w:r>
      <w:proofErr w:type="spellEnd"/>
      <w:r w:rsidRPr="00A7146A">
        <w:t xml:space="preserve"> filmai“ direktorius, kino režisierius, Anykščių menų inkubatoriaus-menų studijos rezidentas (deleguotas).</w:t>
      </w:r>
    </w:p>
    <w:p w14:paraId="53424D32" w14:textId="40A47B37" w:rsidR="00764A7F" w:rsidRDefault="00A7146A" w:rsidP="00764A7F">
      <w:pPr>
        <w:pStyle w:val="Sraopastraipa"/>
        <w:shd w:val="clear" w:color="auto" w:fill="FFFFFF"/>
        <w:spacing w:line="360" w:lineRule="auto"/>
        <w:ind w:left="0"/>
        <w:jc w:val="both"/>
      </w:pPr>
      <w:r>
        <w:t>6</w:t>
      </w:r>
      <w:r w:rsidR="00764A7F">
        <w:t xml:space="preserve">. Dangira </w:t>
      </w:r>
      <w:proofErr w:type="spellStart"/>
      <w:r w:rsidR="00764A7F">
        <w:t>Nefienė</w:t>
      </w:r>
      <w:proofErr w:type="spellEnd"/>
      <w:r w:rsidR="00764A7F">
        <w:t>, Antano Vienuolio draugijos pirmininkė (jai sutikus).</w:t>
      </w:r>
    </w:p>
    <w:p w14:paraId="0F44090F" w14:textId="7B757849" w:rsidR="00A7146A" w:rsidRDefault="00A7146A" w:rsidP="00764A7F">
      <w:pPr>
        <w:pStyle w:val="Sraopastraipa"/>
        <w:shd w:val="clear" w:color="auto" w:fill="FFFFFF"/>
        <w:spacing w:line="360" w:lineRule="auto"/>
        <w:ind w:left="0"/>
        <w:jc w:val="both"/>
      </w:pPr>
      <w:r>
        <w:t xml:space="preserve">7. </w:t>
      </w:r>
      <w:r w:rsidRPr="00A7146A">
        <w:t xml:space="preserve">Jolanta </w:t>
      </w:r>
      <w:proofErr w:type="spellStart"/>
      <w:r w:rsidRPr="00A7146A">
        <w:t>Pupkienė</w:t>
      </w:r>
      <w:proofErr w:type="spellEnd"/>
      <w:r w:rsidRPr="00A7146A">
        <w:t>, Anykščių kultūros centro Troškūnų skyriaus padalinio vadovė (deleguota)</w:t>
      </w:r>
      <w:r w:rsidR="000D79BD">
        <w:t>.</w:t>
      </w:r>
    </w:p>
    <w:p w14:paraId="31985234" w14:textId="4E8BEE9C" w:rsidR="00764A7F" w:rsidRDefault="00A7146A" w:rsidP="00764A7F">
      <w:pPr>
        <w:pStyle w:val="Sraopastraipa"/>
        <w:shd w:val="clear" w:color="auto" w:fill="FFFFFF"/>
        <w:spacing w:line="360" w:lineRule="auto"/>
        <w:ind w:left="0"/>
        <w:jc w:val="both"/>
      </w:pPr>
      <w:r>
        <w:t>8</w:t>
      </w:r>
      <w:r w:rsidR="00764A7F">
        <w:t xml:space="preserve">. Asta </w:t>
      </w:r>
      <w:proofErr w:type="spellStart"/>
      <w:r w:rsidR="00764A7F">
        <w:t>Ražanskienė</w:t>
      </w:r>
      <w:proofErr w:type="spellEnd"/>
      <w:r w:rsidR="00764A7F">
        <w:t>, Anykščių A. Baranausko ir A. Vienuolio-Žukausko memorialinio muziejaus direktoriaus pavaduotoja – vyriausioji rinkinių kuratorė (deleguota).</w:t>
      </w:r>
    </w:p>
    <w:p w14:paraId="3B9662F7" w14:textId="634E70B6" w:rsidR="00764A7F" w:rsidRDefault="00A7146A" w:rsidP="00764A7F">
      <w:pPr>
        <w:pStyle w:val="Sraopastraipa"/>
        <w:shd w:val="clear" w:color="auto" w:fill="FFFFFF"/>
        <w:spacing w:line="360" w:lineRule="auto"/>
        <w:ind w:left="0"/>
        <w:jc w:val="both"/>
      </w:pPr>
      <w:r>
        <w:t>9</w:t>
      </w:r>
      <w:r w:rsidR="00764A7F">
        <w:t xml:space="preserve">. Jolanta Rimkutė, dizainerė, Lietuvos kultūros tarybos programos „Dizaino sparnai“ </w:t>
      </w:r>
      <w:proofErr w:type="spellStart"/>
      <w:r w:rsidR="00764A7F">
        <w:t>mentorė</w:t>
      </w:r>
      <w:proofErr w:type="spellEnd"/>
      <w:r w:rsidR="00764A7F">
        <w:t xml:space="preserve">, Anykščių menų inkubatoriaus-menų studijos rezidentė (jai sutikus). </w:t>
      </w:r>
    </w:p>
    <w:p w14:paraId="45B1AFE3" w14:textId="2F8AA756" w:rsidR="00A7146A" w:rsidRDefault="00A7146A" w:rsidP="00764A7F">
      <w:pPr>
        <w:pStyle w:val="Sraopastraipa"/>
        <w:shd w:val="clear" w:color="auto" w:fill="FFFFFF"/>
        <w:spacing w:line="360" w:lineRule="auto"/>
        <w:ind w:left="0"/>
        <w:jc w:val="both"/>
      </w:pPr>
      <w:r>
        <w:t xml:space="preserve">10. </w:t>
      </w:r>
      <w:proofErr w:type="spellStart"/>
      <w:r w:rsidRPr="00A7146A">
        <w:t>Aleksand</w:t>
      </w:r>
      <w:proofErr w:type="spellEnd"/>
      <w:r w:rsidRPr="00A7146A">
        <w:t xml:space="preserve"> </w:t>
      </w:r>
      <w:proofErr w:type="spellStart"/>
      <w:r w:rsidRPr="00A7146A">
        <w:t>Špilevoj</w:t>
      </w:r>
      <w:proofErr w:type="spellEnd"/>
      <w:r w:rsidRPr="00A7146A">
        <w:t>, VšĮ „ Meno alchemija“ direktorius, teatro režisierius, dramaturgas, teatro meno vadovas (deleguotas)</w:t>
      </w:r>
      <w:r w:rsidR="000D79BD">
        <w:t>.</w:t>
      </w:r>
    </w:p>
    <w:p w14:paraId="135F81EA" w14:textId="2B74A4FA" w:rsidR="00764A7F" w:rsidRDefault="00A7146A" w:rsidP="00764A7F">
      <w:pPr>
        <w:pStyle w:val="Sraopastraipa"/>
        <w:shd w:val="clear" w:color="auto" w:fill="FFFFFF"/>
        <w:spacing w:line="360" w:lineRule="auto"/>
        <w:ind w:left="0"/>
        <w:jc w:val="both"/>
      </w:pPr>
      <w:r>
        <w:t>11</w:t>
      </w:r>
      <w:r w:rsidR="00764A7F">
        <w:t>. Gintaras Vaičiūnas, Lietuvos gyventojų genocido ir rezistencijos tyrimų centro vyriausiasis istorikas (deleguotas).</w:t>
      </w:r>
    </w:p>
    <w:p w14:paraId="52079BDD" w14:textId="5B0B8F46" w:rsidR="00764A7F" w:rsidRPr="00764A7F" w:rsidRDefault="00A7146A" w:rsidP="00764A7F">
      <w:pPr>
        <w:pStyle w:val="Sraopastraipa"/>
        <w:shd w:val="clear" w:color="auto" w:fill="FFFFFF"/>
        <w:spacing w:line="360" w:lineRule="auto"/>
        <w:ind w:left="0"/>
        <w:jc w:val="both"/>
        <w:rPr>
          <w:color w:val="FF0000"/>
        </w:rPr>
      </w:pPr>
      <w:r>
        <w:t>12</w:t>
      </w:r>
      <w:r w:rsidR="00764A7F">
        <w:t xml:space="preserve">. Lina </w:t>
      </w:r>
      <w:proofErr w:type="spellStart"/>
      <w:r w:rsidR="00764A7F">
        <w:t>Vaišnytė</w:t>
      </w:r>
      <w:proofErr w:type="spellEnd"/>
      <w:r w:rsidR="00764A7F">
        <w:t>, Anykščių L</w:t>
      </w:r>
      <w:r w:rsidR="00E426F2">
        <w:t>iudvikos</w:t>
      </w:r>
      <w:r w:rsidR="00764A7F">
        <w:t xml:space="preserve"> ir S</w:t>
      </w:r>
      <w:r w:rsidR="00E426F2">
        <w:t>tanislovo</w:t>
      </w:r>
      <w:r w:rsidR="00764A7F">
        <w:t xml:space="preserve"> Didžiulių viešosios bibliotekos Andrioniškio filialo bibliotekininkė (deleguota).</w:t>
      </w:r>
    </w:p>
    <w:p w14:paraId="79B42594" w14:textId="51F8E0ED" w:rsidR="00764A7F" w:rsidRDefault="00764A7F" w:rsidP="00D57B9D">
      <w:pPr>
        <w:pStyle w:val="Sraopastraipa"/>
        <w:shd w:val="clear" w:color="auto" w:fill="FFFFFF"/>
        <w:spacing w:line="360" w:lineRule="auto"/>
        <w:ind w:left="0"/>
        <w:jc w:val="both"/>
      </w:pPr>
      <w:r>
        <w:t>1</w:t>
      </w:r>
      <w:r w:rsidR="00A7146A">
        <w:t>3</w:t>
      </w:r>
      <w:r>
        <w:t xml:space="preserve">. Sonata </w:t>
      </w:r>
      <w:proofErr w:type="spellStart"/>
      <w:r>
        <w:t>Veršelienė</w:t>
      </w:r>
      <w:proofErr w:type="spellEnd"/>
      <w:r>
        <w:t>, Anykščių rajono savivaldybės tarybos narė, Kultūros, švietimo, kultūros, sporto ir turizmo komiteto pirmininkė (jai sutikus).</w:t>
      </w:r>
    </w:p>
    <w:p w14:paraId="1B48A603" w14:textId="03C1A269" w:rsidR="00B52969" w:rsidRDefault="00B52969" w:rsidP="000D7C26">
      <w:pPr>
        <w:numPr>
          <w:ilvl w:val="0"/>
          <w:numId w:val="1"/>
        </w:numPr>
        <w:spacing w:line="360" w:lineRule="auto"/>
        <w:ind w:left="0" w:firstLine="780"/>
        <w:jc w:val="both"/>
      </w:pPr>
      <w:r>
        <w:t>Pripažinti netekusiu galios Anykščių rajono savivaldybės</w:t>
      </w:r>
      <w:r w:rsidR="002539E1">
        <w:t xml:space="preserve"> tarybos</w:t>
      </w:r>
      <w:r>
        <w:t xml:space="preserve"> 201</w:t>
      </w:r>
      <w:r w:rsidR="00556A37">
        <w:t>9</w:t>
      </w:r>
      <w:r>
        <w:t xml:space="preserve"> m. </w:t>
      </w:r>
      <w:r w:rsidR="00556A37">
        <w:t>liepos</w:t>
      </w:r>
      <w:r>
        <w:t xml:space="preserve"> 2</w:t>
      </w:r>
      <w:r w:rsidR="00556A37">
        <w:t>5</w:t>
      </w:r>
      <w:r>
        <w:t xml:space="preserve"> d. sprendimą </w:t>
      </w:r>
      <w:bookmarkStart w:id="1" w:name="n_0"/>
      <w:r w:rsidR="00F3647E" w:rsidRPr="000217C1">
        <w:t>Nr. 1-TS-</w:t>
      </w:r>
      <w:r w:rsidR="00556A37">
        <w:t>248</w:t>
      </w:r>
      <w:r w:rsidR="00F3647E" w:rsidRPr="000217C1">
        <w:t xml:space="preserve"> </w:t>
      </w:r>
      <w:bookmarkEnd w:id="1"/>
      <w:r>
        <w:t xml:space="preserve">,,Dėl Anykščių rajono savivaldybės kultūros tarybos nuostatų </w:t>
      </w:r>
      <w:r w:rsidR="00556A37">
        <w:t xml:space="preserve">patvirtinimo </w:t>
      </w:r>
      <w:r>
        <w:t>ir</w:t>
      </w:r>
      <w:r w:rsidR="00556A37">
        <w:t xml:space="preserve">  </w:t>
      </w:r>
      <w:r w:rsidR="002539E1">
        <w:t xml:space="preserve">Anykščių rajono </w:t>
      </w:r>
      <w:r w:rsidR="00556A37">
        <w:t>savivaldybės kultūros tarybos sudarymo</w:t>
      </w:r>
      <w:r>
        <w:t xml:space="preserve">“ su visais pakeitimais </w:t>
      </w:r>
      <w:r w:rsidRPr="00B52969">
        <w:t>ir papildymais.</w:t>
      </w:r>
    </w:p>
    <w:p w14:paraId="14DA4C42" w14:textId="2D956178" w:rsidR="00A42BBB" w:rsidRPr="00A42BBB" w:rsidRDefault="00A42BBB" w:rsidP="000D7C26">
      <w:pPr>
        <w:spacing w:line="360" w:lineRule="auto"/>
        <w:ind w:firstLine="780"/>
        <w:jc w:val="both"/>
        <w:rPr>
          <w:color w:val="000000" w:themeColor="text1"/>
        </w:rPr>
      </w:pPr>
      <w:r w:rsidRPr="00A42BBB">
        <w:t>Šis sprendimas skelbiamas Teisės aktų registre ir Anykšči</w:t>
      </w:r>
      <w:r w:rsidR="009730B1">
        <w:t xml:space="preserve">ų rajono savivaldybės interneto </w:t>
      </w:r>
      <w:r w:rsidRPr="00A42BBB">
        <w:t xml:space="preserve">svetainėje </w:t>
      </w:r>
      <w:hyperlink r:id="rId6" w:history="1">
        <w:r w:rsidRPr="00A42BBB">
          <w:rPr>
            <w:rStyle w:val="Hipersaitas"/>
            <w:color w:val="000000" w:themeColor="text1"/>
          </w:rPr>
          <w:t>www.anyksciai.lt</w:t>
        </w:r>
      </w:hyperlink>
      <w:r w:rsidRPr="00A42BBB">
        <w:rPr>
          <w:color w:val="000000" w:themeColor="text1"/>
        </w:rPr>
        <w:t>.</w:t>
      </w:r>
    </w:p>
    <w:p w14:paraId="4FC03B53" w14:textId="77777777" w:rsidR="00B52969" w:rsidRDefault="00B52969" w:rsidP="000D7C26">
      <w:pPr>
        <w:jc w:val="both"/>
      </w:pPr>
    </w:p>
    <w:p w14:paraId="1CB0B6E5" w14:textId="56C8F150" w:rsidR="00B52969" w:rsidRDefault="00F3647E" w:rsidP="000D7C26">
      <w:pPr>
        <w:tabs>
          <w:tab w:val="right" w:pos="9638"/>
        </w:tabs>
      </w:pPr>
      <w:r>
        <w:t>Meras</w:t>
      </w:r>
      <w:r>
        <w:tab/>
      </w:r>
      <w:r w:rsidR="009730B1">
        <w:t xml:space="preserve">      </w:t>
      </w:r>
      <w:r w:rsidR="00556A37">
        <w:t xml:space="preserve">Kęstutis </w:t>
      </w:r>
      <w:proofErr w:type="spellStart"/>
      <w:r w:rsidR="00556A37">
        <w:t>Tubis</w:t>
      </w:r>
      <w:proofErr w:type="spellEnd"/>
    </w:p>
    <w:p w14:paraId="0F12A5A4" w14:textId="77777777" w:rsidR="00764A7F" w:rsidRDefault="00764A7F" w:rsidP="000D7C26">
      <w:pPr>
        <w:tabs>
          <w:tab w:val="right" w:pos="9638"/>
        </w:tabs>
      </w:pPr>
    </w:p>
    <w:p w14:paraId="59693641" w14:textId="77777777" w:rsidR="00764A7F" w:rsidRDefault="00764A7F" w:rsidP="000D7C26">
      <w:pPr>
        <w:tabs>
          <w:tab w:val="right" w:pos="9638"/>
        </w:tabs>
      </w:pPr>
    </w:p>
    <w:p w14:paraId="345345DD" w14:textId="40982F45" w:rsidR="00764A7F" w:rsidRDefault="00764A7F" w:rsidP="00764A7F">
      <w:pPr>
        <w:tabs>
          <w:tab w:val="right" w:pos="9638"/>
        </w:tabs>
        <w:jc w:val="center"/>
      </w:pPr>
      <w:r>
        <w:t>____________________</w:t>
      </w:r>
    </w:p>
    <w:p w14:paraId="79ABF87D" w14:textId="77777777" w:rsidR="00764A7F" w:rsidRDefault="00764A7F" w:rsidP="000D7C26">
      <w:pPr>
        <w:tabs>
          <w:tab w:val="right" w:pos="9638"/>
        </w:tabs>
      </w:pPr>
    </w:p>
    <w:p w14:paraId="5568BF02" w14:textId="77777777" w:rsidR="00764A7F" w:rsidRDefault="00764A7F" w:rsidP="000D7C26">
      <w:pPr>
        <w:tabs>
          <w:tab w:val="right" w:pos="9638"/>
        </w:tabs>
      </w:pPr>
    </w:p>
    <w:p w14:paraId="2E748346" w14:textId="77777777" w:rsidR="00764A7F" w:rsidRDefault="00764A7F" w:rsidP="000D7C26">
      <w:pPr>
        <w:tabs>
          <w:tab w:val="right" w:pos="9638"/>
        </w:tabs>
      </w:pPr>
    </w:p>
    <w:p w14:paraId="46DCDC36" w14:textId="77777777" w:rsidR="00764A7F" w:rsidRDefault="00764A7F" w:rsidP="000D7C26">
      <w:pPr>
        <w:tabs>
          <w:tab w:val="right" w:pos="9638"/>
        </w:tabs>
      </w:pPr>
    </w:p>
    <w:p w14:paraId="21F8DDE8" w14:textId="77777777" w:rsidR="00764A7F" w:rsidRDefault="00764A7F" w:rsidP="000D7C26">
      <w:pPr>
        <w:tabs>
          <w:tab w:val="right" w:pos="9638"/>
        </w:tabs>
      </w:pPr>
    </w:p>
    <w:p w14:paraId="6365E266" w14:textId="77777777" w:rsidR="00764A7F" w:rsidRDefault="00764A7F" w:rsidP="000D7C26">
      <w:pPr>
        <w:tabs>
          <w:tab w:val="right" w:pos="9638"/>
        </w:tabs>
      </w:pPr>
    </w:p>
    <w:p w14:paraId="48A910F1" w14:textId="00C6FC4E" w:rsidR="00546D99" w:rsidRDefault="00DD0DEA" w:rsidP="00701715">
      <w:pPr>
        <w:shd w:val="clear" w:color="auto" w:fill="FFFFFF"/>
        <w:jc w:val="right"/>
      </w:pPr>
      <w:r>
        <w:rPr>
          <w:szCs w:val="20"/>
        </w:rPr>
        <w:t xml:space="preserve">                                       </w:t>
      </w:r>
    </w:p>
    <w:p w14:paraId="1375EE5D" w14:textId="77777777" w:rsidR="00701715" w:rsidRPr="00493E0E" w:rsidRDefault="00701715" w:rsidP="00701715">
      <w:pPr>
        <w:shd w:val="clear" w:color="auto" w:fill="FFFFFF"/>
      </w:pPr>
    </w:p>
    <w:p w14:paraId="4844E422" w14:textId="71284ED7" w:rsidR="00701715" w:rsidRPr="00701715" w:rsidRDefault="00701715" w:rsidP="00701715">
      <w:pPr>
        <w:ind w:firstLine="720"/>
        <w:jc w:val="center"/>
        <w:rPr>
          <w:szCs w:val="20"/>
        </w:rPr>
      </w:pPr>
      <w:r>
        <w:rPr>
          <w:szCs w:val="20"/>
        </w:rPr>
        <w:t xml:space="preserve">                                                      </w:t>
      </w:r>
      <w:r w:rsidRPr="00701715">
        <w:rPr>
          <w:szCs w:val="20"/>
        </w:rPr>
        <w:t xml:space="preserve">PATVIRTINTA    </w:t>
      </w:r>
    </w:p>
    <w:p w14:paraId="15F0C046" w14:textId="4C787F1F" w:rsidR="00701715" w:rsidRPr="00701715" w:rsidRDefault="00701715" w:rsidP="00701715">
      <w:pPr>
        <w:ind w:firstLine="720"/>
        <w:jc w:val="right"/>
        <w:rPr>
          <w:szCs w:val="20"/>
        </w:rPr>
      </w:pPr>
      <w:r w:rsidRPr="00701715">
        <w:rPr>
          <w:szCs w:val="20"/>
        </w:rPr>
        <w:t xml:space="preserve">                                                                                     </w:t>
      </w:r>
      <w:r w:rsidR="00E426F2">
        <w:rPr>
          <w:szCs w:val="20"/>
        </w:rPr>
        <w:t xml:space="preserve">  </w:t>
      </w:r>
      <w:r w:rsidRPr="00701715">
        <w:rPr>
          <w:szCs w:val="20"/>
        </w:rPr>
        <w:t>Anykščių rajono savivaldybės tarybos</w:t>
      </w:r>
    </w:p>
    <w:p w14:paraId="500D01B0" w14:textId="77777777" w:rsidR="00701715" w:rsidRPr="00701715" w:rsidRDefault="00701715" w:rsidP="00701715">
      <w:pPr>
        <w:ind w:firstLine="720"/>
        <w:jc w:val="right"/>
        <w:rPr>
          <w:szCs w:val="20"/>
        </w:rPr>
      </w:pPr>
      <w:r w:rsidRPr="00701715">
        <w:rPr>
          <w:szCs w:val="20"/>
        </w:rPr>
        <w:t xml:space="preserve">                                                                                     2023 m.         d. sprendimu  Nr. 1-TS- </w:t>
      </w:r>
    </w:p>
    <w:p w14:paraId="0F0E1AAF" w14:textId="1609E75A" w:rsidR="00E67A91" w:rsidRDefault="00E426F2" w:rsidP="00E426F2">
      <w:pPr>
        <w:ind w:firstLine="720"/>
        <w:jc w:val="center"/>
        <w:rPr>
          <w:szCs w:val="20"/>
        </w:rPr>
      </w:pPr>
      <w:r>
        <w:rPr>
          <w:szCs w:val="20"/>
        </w:rPr>
        <w:t xml:space="preserve">                                         </w:t>
      </w:r>
      <w:r w:rsidR="00701715" w:rsidRPr="00701715">
        <w:rPr>
          <w:szCs w:val="20"/>
        </w:rPr>
        <w:t>1 Priedas</w:t>
      </w:r>
    </w:p>
    <w:p w14:paraId="1ED94145" w14:textId="77777777" w:rsidR="00B52969" w:rsidRPr="00440357" w:rsidRDefault="00B52969" w:rsidP="000213FA">
      <w:pPr>
        <w:shd w:val="clear" w:color="auto" w:fill="FFFFFF"/>
        <w:jc w:val="right"/>
      </w:pPr>
      <w:r w:rsidRPr="00F3429F">
        <w:rPr>
          <w:spacing w:val="-3"/>
        </w:rPr>
        <w:tab/>
      </w:r>
      <w:r w:rsidRPr="00F3429F">
        <w:rPr>
          <w:spacing w:val="-3"/>
        </w:rPr>
        <w:tab/>
      </w:r>
      <w:r w:rsidRPr="00F3429F">
        <w:rPr>
          <w:spacing w:val="-3"/>
        </w:rPr>
        <w:tab/>
      </w:r>
      <w:r w:rsidRPr="00F3429F">
        <w:rPr>
          <w:spacing w:val="-3"/>
        </w:rPr>
        <w:tab/>
      </w:r>
      <w:r w:rsidRPr="00F3429F">
        <w:t xml:space="preserve"> </w:t>
      </w:r>
    </w:p>
    <w:p w14:paraId="7F0DFD4E" w14:textId="77777777" w:rsidR="00B52969" w:rsidRPr="00F3429F" w:rsidRDefault="00B52969" w:rsidP="000213FA">
      <w:pPr>
        <w:shd w:val="clear" w:color="auto" w:fill="FFFFFF"/>
        <w:ind w:firstLine="709"/>
        <w:jc w:val="center"/>
      </w:pPr>
    </w:p>
    <w:p w14:paraId="24B87B8A" w14:textId="77777777" w:rsidR="00485736" w:rsidRPr="00485736" w:rsidRDefault="00485736" w:rsidP="00485736">
      <w:pPr>
        <w:shd w:val="clear" w:color="auto" w:fill="FFFFFF"/>
        <w:jc w:val="center"/>
        <w:rPr>
          <w:b/>
          <w:bCs/>
        </w:rPr>
      </w:pPr>
      <w:r w:rsidRPr="00485736">
        <w:rPr>
          <w:b/>
          <w:bCs/>
        </w:rPr>
        <w:t>ANYKŠČIŲ RAJONO SAVIVALDYBĖS KULTŪROS TARYBOS NUOSTATAI</w:t>
      </w:r>
    </w:p>
    <w:p w14:paraId="54681EB2" w14:textId="77777777" w:rsidR="00485736" w:rsidRPr="00485736" w:rsidRDefault="00485736" w:rsidP="00485736">
      <w:pPr>
        <w:shd w:val="clear" w:color="auto" w:fill="FFFFFF"/>
        <w:jc w:val="center"/>
      </w:pPr>
    </w:p>
    <w:p w14:paraId="396E6A08" w14:textId="77777777" w:rsidR="00485736" w:rsidRPr="00485736" w:rsidRDefault="00485736" w:rsidP="00485736">
      <w:pPr>
        <w:shd w:val="clear" w:color="auto" w:fill="FFFFFF"/>
        <w:jc w:val="center"/>
        <w:rPr>
          <w:b/>
          <w:bCs/>
        </w:rPr>
      </w:pPr>
      <w:r w:rsidRPr="00485736">
        <w:rPr>
          <w:b/>
          <w:bCs/>
        </w:rPr>
        <w:t>I SKYRIUS</w:t>
      </w:r>
    </w:p>
    <w:p w14:paraId="5BE686CD" w14:textId="77777777" w:rsidR="00485736" w:rsidRPr="00485736" w:rsidRDefault="00485736" w:rsidP="00485736">
      <w:pPr>
        <w:shd w:val="clear" w:color="auto" w:fill="FFFFFF"/>
        <w:jc w:val="center"/>
        <w:rPr>
          <w:b/>
          <w:bCs/>
        </w:rPr>
      </w:pPr>
      <w:r w:rsidRPr="00485736">
        <w:rPr>
          <w:b/>
          <w:bCs/>
        </w:rPr>
        <w:t>BENDROSIOS NUOSTATOS</w:t>
      </w:r>
    </w:p>
    <w:p w14:paraId="35CE54C5" w14:textId="77777777" w:rsidR="00485736" w:rsidRPr="00485736" w:rsidRDefault="00485736" w:rsidP="00485736">
      <w:pPr>
        <w:shd w:val="clear" w:color="auto" w:fill="FFFFFF"/>
        <w:jc w:val="both"/>
      </w:pPr>
    </w:p>
    <w:p w14:paraId="4796CB6E" w14:textId="77777777" w:rsidR="00485736" w:rsidRPr="00485736" w:rsidRDefault="00485736" w:rsidP="00485736">
      <w:pPr>
        <w:shd w:val="clear" w:color="auto" w:fill="FFFFFF"/>
        <w:jc w:val="both"/>
      </w:pPr>
      <w:r w:rsidRPr="00485736">
        <w:t>1.   Šie nuostatai reglamentuoja Anykščių rajono savivaldybės kultūros tarybos (toliau – Kultūros taryba) uždavinius, funkcijas, teises bei darbo organizavimą.</w:t>
      </w:r>
    </w:p>
    <w:p w14:paraId="7F0707D5" w14:textId="77777777" w:rsidR="00485736" w:rsidRPr="00485736" w:rsidRDefault="00485736" w:rsidP="00485736">
      <w:pPr>
        <w:shd w:val="clear" w:color="auto" w:fill="FFFFFF"/>
        <w:jc w:val="both"/>
      </w:pPr>
      <w:r w:rsidRPr="00485736">
        <w:t>2.   Kultūros taryba yra visuomeninė patariančioji institucija, kuri atlieka konsultanto funkcijas, padeda spręsti Anykščių rajono kultūros plėtros klausimus bei formuoti Anykščių rajono savivaldybės (toliau – Savivaldybė) kultūros politiką.</w:t>
      </w:r>
    </w:p>
    <w:p w14:paraId="4BC48484" w14:textId="77777777" w:rsidR="00485736" w:rsidRPr="00485736" w:rsidRDefault="00485736" w:rsidP="00485736">
      <w:pPr>
        <w:shd w:val="clear" w:color="auto" w:fill="FFFFFF"/>
        <w:jc w:val="both"/>
      </w:pPr>
      <w:r w:rsidRPr="00485736">
        <w:t>3.  Kultūros taryba savo veikloje vadovaujasi Lietuvos Respublikos Konstitucija, Lietuvos Respublikos įstatymais, Lietuvos Respublikos Vyriausybės nutarimais, kitais teisės aktais ir šiais nuostatais.</w:t>
      </w:r>
    </w:p>
    <w:p w14:paraId="4D1CABD2" w14:textId="77777777" w:rsidR="00485736" w:rsidRPr="00485736" w:rsidRDefault="00485736" w:rsidP="00485736">
      <w:pPr>
        <w:shd w:val="clear" w:color="auto" w:fill="FFFFFF"/>
        <w:jc w:val="both"/>
      </w:pPr>
      <w:r w:rsidRPr="00485736">
        <w:t>4.  Kultūros tarybos siūlymai Savivaldybės tarybai, Savivaldybės merui, Savivaldybės administracijos direktoriui ir Savivaldybės biudžetinėms kultūros įstaigoms yra rekomendacinio pobūdžio.</w:t>
      </w:r>
    </w:p>
    <w:p w14:paraId="5FF87865" w14:textId="77777777" w:rsidR="00485736" w:rsidRPr="00485736" w:rsidRDefault="00485736" w:rsidP="00485736">
      <w:pPr>
        <w:shd w:val="clear" w:color="auto" w:fill="FFFFFF"/>
        <w:jc w:val="both"/>
      </w:pPr>
    </w:p>
    <w:p w14:paraId="5A2FA41D" w14:textId="77777777" w:rsidR="00485736" w:rsidRPr="00485736" w:rsidRDefault="00485736" w:rsidP="00485736">
      <w:pPr>
        <w:shd w:val="clear" w:color="auto" w:fill="FFFFFF"/>
        <w:jc w:val="center"/>
        <w:rPr>
          <w:b/>
          <w:bCs/>
        </w:rPr>
      </w:pPr>
      <w:r w:rsidRPr="00485736">
        <w:rPr>
          <w:b/>
          <w:bCs/>
        </w:rPr>
        <w:t>II SKYRIUS</w:t>
      </w:r>
    </w:p>
    <w:p w14:paraId="70B7DC2D" w14:textId="77777777" w:rsidR="00485736" w:rsidRPr="00485736" w:rsidRDefault="00485736" w:rsidP="00485736">
      <w:pPr>
        <w:shd w:val="clear" w:color="auto" w:fill="FFFFFF"/>
        <w:jc w:val="center"/>
        <w:rPr>
          <w:b/>
          <w:bCs/>
        </w:rPr>
      </w:pPr>
      <w:r w:rsidRPr="00485736">
        <w:rPr>
          <w:b/>
          <w:bCs/>
        </w:rPr>
        <w:t>KULTŪROS TARYBOS UŽDAVINIAI IR FUNKCIJOS</w:t>
      </w:r>
    </w:p>
    <w:p w14:paraId="58869CE9" w14:textId="77777777" w:rsidR="00485736" w:rsidRPr="00485736" w:rsidRDefault="00485736" w:rsidP="00485736">
      <w:pPr>
        <w:shd w:val="clear" w:color="auto" w:fill="FFFFFF"/>
        <w:jc w:val="both"/>
      </w:pPr>
    </w:p>
    <w:p w14:paraId="3F3E8C82" w14:textId="77777777" w:rsidR="00485736" w:rsidRPr="00485736" w:rsidRDefault="00485736" w:rsidP="00485736">
      <w:pPr>
        <w:shd w:val="clear" w:color="auto" w:fill="FFFFFF"/>
        <w:jc w:val="both"/>
      </w:pPr>
      <w:r w:rsidRPr="00485736">
        <w:t xml:space="preserve">5.    Pagrindinis Kultūros tarybos uždavinys: užtikrinti visuomenės narių dalyvavimą Savivaldybės kultūros politikos formavimo procese sudarant prielaidas biudžetinių ir viešųjų įstaigų, kurių savininkė ar dalininkė yra Savivaldybė, nevyriausybinių organizacijų bei visuomenės kryptingai ir suderintai kultūrinei veiklai. </w:t>
      </w:r>
    </w:p>
    <w:p w14:paraId="5DA12659" w14:textId="77777777" w:rsidR="00485736" w:rsidRPr="00485736" w:rsidRDefault="00485736" w:rsidP="00485736">
      <w:pPr>
        <w:shd w:val="clear" w:color="auto" w:fill="FFFFFF"/>
        <w:jc w:val="both"/>
      </w:pPr>
      <w:r w:rsidRPr="00485736">
        <w:t>6.     Kultūros taryba, įgyvendindama šių nuostatų 5 punkte įtvirtintą uždavinį, atlieka šias funkcijas:</w:t>
      </w:r>
    </w:p>
    <w:p w14:paraId="0A491D58" w14:textId="77777777" w:rsidR="00485736" w:rsidRPr="00485736" w:rsidRDefault="00485736" w:rsidP="00485736">
      <w:pPr>
        <w:shd w:val="clear" w:color="auto" w:fill="FFFFFF"/>
        <w:jc w:val="both"/>
      </w:pPr>
      <w:r w:rsidRPr="00485736">
        <w:t>6.1.  dalyvauja Anykščių rajono kultūros strategijos kūrime;</w:t>
      </w:r>
    </w:p>
    <w:p w14:paraId="31F779DC" w14:textId="77777777" w:rsidR="00485736" w:rsidRPr="00485736" w:rsidRDefault="00485736" w:rsidP="00485736">
      <w:pPr>
        <w:shd w:val="clear" w:color="auto" w:fill="FFFFFF"/>
        <w:jc w:val="both"/>
      </w:pPr>
      <w:r w:rsidRPr="00485736">
        <w:t>6.2. analizuoja ir vertina kultūros procesus Anykščių rajone;</w:t>
      </w:r>
    </w:p>
    <w:p w14:paraId="7E0AABEF" w14:textId="77777777" w:rsidR="00485736" w:rsidRPr="00485736" w:rsidRDefault="00485736" w:rsidP="00485736">
      <w:pPr>
        <w:shd w:val="clear" w:color="auto" w:fill="FFFFFF"/>
        <w:jc w:val="both"/>
      </w:pPr>
      <w:r w:rsidRPr="00485736">
        <w:t>6.3. teikia siūlymus dėl profesionaliojo meno plėtotės, kūrybinių raiškų įvairovės, vietos kultūrinio identiteto, visuomenės kūrybiškumo skatinimo bei sąlygų tenkinti visuomenės kultūros poreikius sudarymo;</w:t>
      </w:r>
    </w:p>
    <w:p w14:paraId="7A72E6CF" w14:textId="77777777" w:rsidR="00485736" w:rsidRPr="00485736" w:rsidRDefault="00485736" w:rsidP="00485736">
      <w:pPr>
        <w:shd w:val="clear" w:color="auto" w:fill="FFFFFF"/>
        <w:jc w:val="both"/>
      </w:pPr>
      <w:r w:rsidRPr="00485736">
        <w:t>6.4.   svarsto Savivaldybės biudžeto lėšomis iš dalies finansuojamas kultūros programas bei projektus, teikia rekomendacijas dėl jų rėmimo tikslingumo;</w:t>
      </w:r>
    </w:p>
    <w:p w14:paraId="1A0EBAAB" w14:textId="77777777" w:rsidR="00485736" w:rsidRPr="00485736" w:rsidRDefault="00485736" w:rsidP="00485736">
      <w:pPr>
        <w:shd w:val="clear" w:color="auto" w:fill="FFFFFF"/>
        <w:jc w:val="both"/>
      </w:pPr>
      <w:r w:rsidRPr="00485736">
        <w:t>6.5. dalyvauja svarstant premijų skyrimo Anykščių rajono kultūrai nusipelniusiems asmenims klausimus, teikia siūlymus.</w:t>
      </w:r>
    </w:p>
    <w:p w14:paraId="421C04EB" w14:textId="77777777" w:rsidR="00485736" w:rsidRPr="00485736" w:rsidRDefault="00485736" w:rsidP="00485736">
      <w:pPr>
        <w:shd w:val="clear" w:color="auto" w:fill="FFFFFF"/>
        <w:jc w:val="both"/>
      </w:pPr>
    </w:p>
    <w:p w14:paraId="47F57A32" w14:textId="77777777" w:rsidR="00485736" w:rsidRPr="00485736" w:rsidRDefault="00485736" w:rsidP="00485736">
      <w:pPr>
        <w:shd w:val="clear" w:color="auto" w:fill="FFFFFF"/>
        <w:jc w:val="center"/>
        <w:rPr>
          <w:b/>
          <w:bCs/>
        </w:rPr>
      </w:pPr>
      <w:r w:rsidRPr="00485736">
        <w:rPr>
          <w:b/>
          <w:bCs/>
        </w:rPr>
        <w:t>III SKYRIUS</w:t>
      </w:r>
    </w:p>
    <w:p w14:paraId="2F5DAD4D" w14:textId="77777777" w:rsidR="00485736" w:rsidRPr="00485736" w:rsidRDefault="00485736" w:rsidP="00485736">
      <w:pPr>
        <w:shd w:val="clear" w:color="auto" w:fill="FFFFFF"/>
        <w:jc w:val="center"/>
        <w:rPr>
          <w:b/>
          <w:bCs/>
        </w:rPr>
      </w:pPr>
      <w:r w:rsidRPr="00485736">
        <w:rPr>
          <w:b/>
          <w:bCs/>
        </w:rPr>
        <w:t>KULTŪROS TARYBOS TEISĖS</w:t>
      </w:r>
    </w:p>
    <w:p w14:paraId="37CE3458" w14:textId="77777777" w:rsidR="00485736" w:rsidRPr="00485736" w:rsidRDefault="00485736" w:rsidP="00485736">
      <w:pPr>
        <w:shd w:val="clear" w:color="auto" w:fill="FFFFFF"/>
        <w:jc w:val="center"/>
      </w:pPr>
    </w:p>
    <w:p w14:paraId="7CBAF7D8" w14:textId="77777777" w:rsidR="00485736" w:rsidRPr="00485736" w:rsidRDefault="00485736" w:rsidP="00485736">
      <w:pPr>
        <w:shd w:val="clear" w:color="auto" w:fill="FFFFFF"/>
        <w:jc w:val="both"/>
      </w:pPr>
      <w:r w:rsidRPr="00485736">
        <w:t>7. Kultūros taryba turi teisę:</w:t>
      </w:r>
    </w:p>
    <w:p w14:paraId="2BC31E8B" w14:textId="77777777" w:rsidR="00485736" w:rsidRPr="00485736" w:rsidRDefault="00485736" w:rsidP="00485736">
      <w:pPr>
        <w:shd w:val="clear" w:color="auto" w:fill="FFFFFF"/>
        <w:jc w:val="both"/>
      </w:pPr>
      <w:r w:rsidRPr="00485736">
        <w:t>7.1. savo posėdžiuose išklausyti biudžetinių ir viešųjų įstaigų, kurių savininkė ar dalininkė yra Savivaldybė, nevyriausybinių organizacijų vadovų ir specialistų, fizinių asmenų pranešimus kultūros klausimais; gauti iš jų dokumentus bei kitą informaciją, kurios reikia jos veiklai ir kuri būtina rengiant kvalifikuotas išvadas;</w:t>
      </w:r>
    </w:p>
    <w:p w14:paraId="777784BF" w14:textId="77777777" w:rsidR="00485736" w:rsidRPr="00485736" w:rsidRDefault="00485736" w:rsidP="00485736">
      <w:pPr>
        <w:shd w:val="clear" w:color="auto" w:fill="FFFFFF"/>
        <w:jc w:val="both"/>
      </w:pPr>
      <w:r w:rsidRPr="00485736">
        <w:t>7.2.  teikti siūlymus aktualiais Anykščių rajonui kultūros plėtojimo klausimais Savivaldybės tarybai, Savivaldybės merui, Savivaldybės administracijos direktoriui ir Savivaldybės biudžetinėms kultūros įstaigoms;</w:t>
      </w:r>
    </w:p>
    <w:p w14:paraId="3F2C93D0" w14:textId="77777777" w:rsidR="00485736" w:rsidRPr="00485736" w:rsidRDefault="00485736" w:rsidP="00485736">
      <w:pPr>
        <w:shd w:val="clear" w:color="auto" w:fill="FFFFFF"/>
        <w:jc w:val="both"/>
      </w:pPr>
      <w:r w:rsidRPr="00485736">
        <w:t>7.3. priimti rekomendacinio pobūdžio nutarimus pagal savo kompetenciją.</w:t>
      </w:r>
    </w:p>
    <w:p w14:paraId="2C2F794A" w14:textId="77777777" w:rsidR="00485736" w:rsidRPr="00485736" w:rsidRDefault="00485736" w:rsidP="00485736">
      <w:pPr>
        <w:shd w:val="clear" w:color="auto" w:fill="FFFFFF"/>
        <w:jc w:val="both"/>
        <w:rPr>
          <w:b/>
          <w:bCs/>
        </w:rPr>
      </w:pPr>
    </w:p>
    <w:p w14:paraId="344CE6D9" w14:textId="77777777" w:rsidR="00485736" w:rsidRPr="00485736" w:rsidRDefault="00485736" w:rsidP="00485736">
      <w:pPr>
        <w:shd w:val="clear" w:color="auto" w:fill="FFFFFF"/>
        <w:jc w:val="center"/>
        <w:rPr>
          <w:b/>
          <w:bCs/>
        </w:rPr>
      </w:pPr>
      <w:r w:rsidRPr="00485736">
        <w:rPr>
          <w:b/>
          <w:bCs/>
        </w:rPr>
        <w:t>IV SKYRIUS</w:t>
      </w:r>
    </w:p>
    <w:p w14:paraId="0540D9F1" w14:textId="77777777" w:rsidR="00485736" w:rsidRPr="00485736" w:rsidRDefault="00485736" w:rsidP="00485736">
      <w:pPr>
        <w:shd w:val="clear" w:color="auto" w:fill="FFFFFF"/>
        <w:jc w:val="center"/>
        <w:rPr>
          <w:b/>
          <w:bCs/>
        </w:rPr>
      </w:pPr>
      <w:r w:rsidRPr="00485736">
        <w:rPr>
          <w:b/>
          <w:bCs/>
        </w:rPr>
        <w:t>KULTŪROS TARYBOS SUDĖTIS IR DARBO ORGANIZAVIMAS</w:t>
      </w:r>
    </w:p>
    <w:p w14:paraId="23F5B47D" w14:textId="77777777" w:rsidR="00485736" w:rsidRPr="00485736" w:rsidRDefault="00485736" w:rsidP="00485736">
      <w:pPr>
        <w:shd w:val="clear" w:color="auto" w:fill="FFFFFF"/>
        <w:jc w:val="both"/>
      </w:pPr>
    </w:p>
    <w:p w14:paraId="2419F342" w14:textId="79BE004F" w:rsidR="00485736" w:rsidRPr="00781283" w:rsidRDefault="00485736" w:rsidP="00485736">
      <w:pPr>
        <w:shd w:val="clear" w:color="auto" w:fill="FFFFFF"/>
        <w:jc w:val="both"/>
      </w:pPr>
      <w:r w:rsidRPr="00485736">
        <w:t xml:space="preserve">8.     Kultūros taryba sudaroma iš Savivaldybės tarybos narių, biudžetinių ir viešųjų įstaigų, kurių savininkė ar dalininkė yra Savivaldybė, nevyriausybinių organizacijų atstovų, politinio (asmeninio) pasitikėjimo valstybės tarnautojų, fizinių asmenų ir kitų Lietuvos Respublikos piliečių, suinteresuotų Anykščių rajono kultūros plėtra. Kultūros tarybos narys pasirašo nešališkumo deklaraciją ir pasižadėjimą neteikti tretiesiems asmenims informacijos ir tik įstatymų ir kitų teisės aktų nustatytais </w:t>
      </w:r>
      <w:r w:rsidRPr="00781283">
        <w:t>tikslais ir tvarka naudoti informaciją, kuri jam taps žinoma atliekant Kultūros tarybos nario pareigas (</w:t>
      </w:r>
      <w:r w:rsidR="00781283" w:rsidRPr="00781283">
        <w:t xml:space="preserve">pridedamas </w:t>
      </w:r>
      <w:r w:rsidR="00546D99" w:rsidRPr="00781283">
        <w:t>Priedas</w:t>
      </w:r>
      <w:r w:rsidRPr="00781283">
        <w:t>).</w:t>
      </w:r>
    </w:p>
    <w:p w14:paraId="3D5009A1" w14:textId="77777777" w:rsidR="00485736" w:rsidRPr="00485736" w:rsidRDefault="00485736" w:rsidP="00485736">
      <w:pPr>
        <w:shd w:val="clear" w:color="auto" w:fill="FFFFFF"/>
        <w:jc w:val="both"/>
      </w:pPr>
      <w:r w:rsidRPr="00485736">
        <w:t>9.    Kultūros tarybą sudaro Savivaldybės taryba savo kadencijos laikotarpiui ne mažiau kaip iš 13 ir ne daugiau kaip iš 17 narių.</w:t>
      </w:r>
    </w:p>
    <w:p w14:paraId="428E3E6E" w14:textId="77777777" w:rsidR="00485736" w:rsidRPr="00485736" w:rsidRDefault="00485736" w:rsidP="00485736">
      <w:pPr>
        <w:shd w:val="clear" w:color="auto" w:fill="FFFFFF"/>
        <w:jc w:val="both"/>
      </w:pPr>
      <w:r w:rsidRPr="00485736">
        <w:t xml:space="preserve">10. Kultūros taryba pirmo posėdžio metu iš savo narių posėdyje dalyvaujančiųjų balsų dauguma išsirenka pirmininką ir pavaduotoją. </w:t>
      </w:r>
    </w:p>
    <w:p w14:paraId="65FDCCBD" w14:textId="77777777" w:rsidR="00485736" w:rsidRPr="00485736" w:rsidRDefault="00485736" w:rsidP="00485736">
      <w:pPr>
        <w:shd w:val="clear" w:color="auto" w:fill="FFFFFF"/>
        <w:jc w:val="both"/>
      </w:pPr>
      <w:r w:rsidRPr="00485736">
        <w:t>11.   Kultūros tarybos pirmininkas (jeigu jo nėra – Kultūros tarybos pirmininko pavaduotojas) planuoja ir organizuoja Kultūros tarybos darbą, atstovauja jai arba įgalioja tai daryti kitus jos narius.</w:t>
      </w:r>
    </w:p>
    <w:p w14:paraId="54A45323" w14:textId="77777777" w:rsidR="00485736" w:rsidRPr="00485736" w:rsidRDefault="00485736" w:rsidP="00485736">
      <w:pPr>
        <w:shd w:val="clear" w:color="auto" w:fill="FFFFFF"/>
        <w:jc w:val="both"/>
      </w:pPr>
      <w:r w:rsidRPr="00485736">
        <w:t>12.   Kultūros tarybos veiklą techniškai aptarnauja Kultūros tarybos sekretorius, kuris su Kultūros tarybos pirmininku derina posėdžių darbotvarkę, informuoja apie posėdžius, tvarko Kultūros tarybos dokumentus. Kultūros tarybos sekretoriaus pareigas atlieka Savivaldybės administracijos direktoriaus įgaliotas Savivaldybės administracijos valstybės tarnautojas ar darbuotojas, dirbantis pagal darbo sutartį. Sekretorius nėra Kultūros tarybos  narys ir balsavimo teisės neturi.</w:t>
      </w:r>
    </w:p>
    <w:p w14:paraId="3F1655CF" w14:textId="77777777" w:rsidR="00485736" w:rsidRPr="00485736" w:rsidRDefault="00485736" w:rsidP="00485736">
      <w:pPr>
        <w:shd w:val="clear" w:color="auto" w:fill="FFFFFF"/>
        <w:jc w:val="both"/>
      </w:pPr>
      <w:r w:rsidRPr="00485736">
        <w:t>13.   Kultūros tarybos posėdžiai organizuojami ne rečiau kaip kartą per ketvirtį. Neeilinis Kultūros tarybos posėdis gali būti sušauktas daugiau kaip 1/2</w:t>
      </w:r>
      <w:r w:rsidRPr="00485736">
        <w:rPr>
          <w:i/>
          <w:iCs/>
        </w:rPr>
        <w:t xml:space="preserve"> </w:t>
      </w:r>
      <w:r w:rsidRPr="00485736">
        <w:t>Kultūros tarybos narių reikalavimu arba Kultūros tarybos pirmininko iniciatyva.</w:t>
      </w:r>
    </w:p>
    <w:p w14:paraId="56E6B5D9" w14:textId="5B0618FA" w:rsidR="00485736" w:rsidRPr="00485736" w:rsidRDefault="00485736" w:rsidP="00485736">
      <w:pPr>
        <w:shd w:val="clear" w:color="auto" w:fill="FFFFFF"/>
        <w:jc w:val="both"/>
      </w:pPr>
      <w:r w:rsidRPr="00485736">
        <w:t>14. Kvietimas dalyvauti posėdyje Kultūros tarybos nariams ir kitiems į posėdį kviečiamiems asmenims yra teikiamas elektroniniu paštu ne vėliau kaip likus 3 (trims) darbo dienoms iki posėdžio. Kartu su kvietimu yra teikiami posėdžio darbotvarkės projektas ir dokumentai ar kita informacija, susijusi su darbotvarkėje numatytais klausimais.</w:t>
      </w:r>
    </w:p>
    <w:p w14:paraId="6BDB22E4" w14:textId="2477DFA1" w:rsidR="00485736" w:rsidRPr="00485736" w:rsidRDefault="00485736" w:rsidP="00485736">
      <w:pPr>
        <w:shd w:val="clear" w:color="auto" w:fill="FFFFFF"/>
        <w:jc w:val="both"/>
      </w:pPr>
      <w:r w:rsidRPr="00485736">
        <w:t>15. Tarybos narys, negalintis dalyvauti posėdyje, privalo nedelsdamas apie tai pranešti Kultūros tarybos pirmininkui arba sekretoriui.</w:t>
      </w:r>
    </w:p>
    <w:p w14:paraId="50D67598" w14:textId="187D2570" w:rsidR="00485736" w:rsidRPr="00485736" w:rsidRDefault="00485736" w:rsidP="00485736">
      <w:pPr>
        <w:shd w:val="clear" w:color="auto" w:fill="FFFFFF"/>
        <w:jc w:val="both"/>
      </w:pPr>
      <w:r w:rsidRPr="00485736">
        <w:t xml:space="preserve"> 16. Jeigu posėdyje nedalyvaujantys Kultūros tarybos nariai iki posėdžio pradžios raštu pateikia savo nuomonę svarstomu klausimu, su šia nuomone posėdžio metu supažindinami visi Kultūros tarybos nariai.</w:t>
      </w:r>
    </w:p>
    <w:p w14:paraId="4E6A304B" w14:textId="051FE795" w:rsidR="00485736" w:rsidRPr="00485736" w:rsidRDefault="00485736" w:rsidP="00485736">
      <w:pPr>
        <w:shd w:val="clear" w:color="auto" w:fill="FFFFFF"/>
        <w:jc w:val="both"/>
      </w:pPr>
      <w:r w:rsidRPr="00485736">
        <w:t xml:space="preserve"> 17. Nuo klausimo svarstymo norintis nusišalinti Kultūros tarybos narys apie tai informuoja Kultūros tarybos pirmininką, Kultūros tarybos narius bei kitus posėdyje dalyvaujančius asmenis, pareiškia apie nusišalinimą ir šio klausimo svarstymo metu palieka patalpą, kurioje vyksta posėdis.</w:t>
      </w:r>
    </w:p>
    <w:p w14:paraId="5ACB928C" w14:textId="77777777" w:rsidR="00485736" w:rsidRPr="00485736" w:rsidRDefault="00485736" w:rsidP="00485736">
      <w:pPr>
        <w:shd w:val="clear" w:color="auto" w:fill="FFFFFF"/>
        <w:jc w:val="both"/>
      </w:pPr>
      <w:r w:rsidRPr="00485736">
        <w:t>18.  Kultūros tarybos posėdis yra teisėtas, jei jame dalyvauja ne mažiau kaip 1/2</w:t>
      </w:r>
      <w:r w:rsidRPr="00485736">
        <w:rPr>
          <w:i/>
          <w:iCs/>
        </w:rPr>
        <w:t xml:space="preserve"> </w:t>
      </w:r>
      <w:r w:rsidRPr="00485736">
        <w:t xml:space="preserve">Kultūros tarybos narių. Posėdžius veda Kultūros tarybos pirmininkas, jeigu jo nėra – pavaduotojas, </w:t>
      </w:r>
      <w:bookmarkStart w:id="2" w:name="_Hlk14081579"/>
      <w:r w:rsidRPr="00485736">
        <w:t>jiems nesant posėdyje dalyvaujančiųjų balsų dauguma paskirtas Kultūros tarybos narys</w:t>
      </w:r>
      <w:bookmarkEnd w:id="2"/>
      <w:r w:rsidRPr="00485736">
        <w:t>.</w:t>
      </w:r>
    </w:p>
    <w:p w14:paraId="4EC1F4E0" w14:textId="77777777" w:rsidR="00485736" w:rsidRPr="00485736" w:rsidRDefault="00485736" w:rsidP="00485736">
      <w:pPr>
        <w:shd w:val="clear" w:color="auto" w:fill="FFFFFF"/>
        <w:jc w:val="both"/>
      </w:pPr>
      <w:r w:rsidRPr="00485736">
        <w:t>19.  Kultūros tarybos nutarimai priimami, jeigu už juos balsuoja daugiau kaip pusė posėdyje dalyvaujančių Kultūros tarybos narių. Balsams pasiskirsčius po lygiai, lemia Kultūros tarybos pirmininko balsas.</w:t>
      </w:r>
    </w:p>
    <w:p w14:paraId="01DC246C" w14:textId="77777777" w:rsidR="00485736" w:rsidRPr="00485736" w:rsidRDefault="00485736" w:rsidP="00485736">
      <w:pPr>
        <w:shd w:val="clear" w:color="auto" w:fill="FFFFFF"/>
        <w:jc w:val="both"/>
      </w:pPr>
      <w:r w:rsidRPr="00485736">
        <w:t xml:space="preserve">20. Prireikus svarstyti klausimus skubos tvarka ir (ar) nesant galimybės surengti posėdžio, Kultūros tarybos pirmininko sprendimu Kultūros tarybos sprendimai gali būti priimami vadovaujantis visų Kultūros tarybos narių apklausos elektroniniu paštu rezultatais. </w:t>
      </w:r>
    </w:p>
    <w:p w14:paraId="756DFE0D" w14:textId="77777777" w:rsidR="00485736" w:rsidRPr="00485736" w:rsidRDefault="00485736" w:rsidP="00485736">
      <w:pPr>
        <w:shd w:val="clear" w:color="auto" w:fill="FFFFFF"/>
        <w:jc w:val="both"/>
      </w:pPr>
      <w:r w:rsidRPr="00485736">
        <w:t xml:space="preserve">21. Elektroninėmis priemonėmis suformuluotas (-i) svarstomas (-i) klausimas (-ai) kartu su klausimo (-ų) svarstymu susijusiais dokumentais ir kita informacija yra teikiamas (-i) visiems Kultūros tarybos nariams elektroniniu paštu. Kultūros tarybos nariai į jiems pateiktą klausimą privalo atsakyti elektroniniu paštu ne vėliau kaip per 3 (tris) darbo dienas nuo jo gavimo dienos. </w:t>
      </w:r>
    </w:p>
    <w:p w14:paraId="17B8291F" w14:textId="77777777" w:rsidR="00485736" w:rsidRPr="00485736" w:rsidRDefault="00485736" w:rsidP="00485736">
      <w:pPr>
        <w:shd w:val="clear" w:color="auto" w:fill="FFFFFF"/>
        <w:jc w:val="both"/>
      </w:pPr>
      <w:r w:rsidRPr="00485736">
        <w:t xml:space="preserve">22. Nuo klausimo svarstymo apklausos elektroniniu paštu metu norintis nusišalinti Kultūros tarybos narys apie tai raštu informuoja Kultūros tarybos pirmininką ir kitus Kultūros tarybos narius.  </w:t>
      </w:r>
    </w:p>
    <w:p w14:paraId="0F0E4023" w14:textId="77777777" w:rsidR="00485736" w:rsidRPr="00485736" w:rsidRDefault="00485736" w:rsidP="00485736">
      <w:pPr>
        <w:shd w:val="clear" w:color="auto" w:fill="FFFFFF"/>
        <w:jc w:val="both"/>
      </w:pPr>
      <w:r w:rsidRPr="00485736">
        <w:t xml:space="preserve">23. Kultūros tarybos narių nutarimai priimami paprasta apklausoje elektroniniu paštu dalyvaujančių Kultūros tarybos narių balsų dauguma. Balsams pasidalijus po lygiai, sprendimas laikomas nepriimtu. </w:t>
      </w:r>
    </w:p>
    <w:p w14:paraId="30BF4932" w14:textId="77777777" w:rsidR="00485736" w:rsidRPr="00485736" w:rsidRDefault="00485736" w:rsidP="00485736">
      <w:pPr>
        <w:shd w:val="clear" w:color="auto" w:fill="FFFFFF"/>
        <w:jc w:val="both"/>
      </w:pPr>
      <w:r w:rsidRPr="00485736">
        <w:t>24.  Kultūros tarybos nutarimai įforminami protokolais, kuriuos pasirašo Kultūros tarybos pirmininkas (jeigu jo nėra – Kultūros tarybos pirmininko pavaduotojas; kitas posėdžiui pirmininkavęs Kultūros tarybos narys) ir sekretorius.</w:t>
      </w:r>
    </w:p>
    <w:p w14:paraId="3567CBC5" w14:textId="77777777" w:rsidR="00485736" w:rsidRPr="00485736" w:rsidRDefault="00485736" w:rsidP="00485736">
      <w:pPr>
        <w:shd w:val="clear" w:color="auto" w:fill="FFFFFF"/>
        <w:jc w:val="both"/>
      </w:pPr>
    </w:p>
    <w:p w14:paraId="6A011EC7" w14:textId="77777777" w:rsidR="00485736" w:rsidRPr="00485736" w:rsidRDefault="00485736" w:rsidP="00485736">
      <w:pPr>
        <w:shd w:val="clear" w:color="auto" w:fill="FFFFFF"/>
        <w:jc w:val="center"/>
        <w:rPr>
          <w:b/>
        </w:rPr>
      </w:pPr>
      <w:r w:rsidRPr="00485736">
        <w:rPr>
          <w:b/>
        </w:rPr>
        <w:t>V SKYRIUS</w:t>
      </w:r>
    </w:p>
    <w:p w14:paraId="4806ACCE" w14:textId="77777777" w:rsidR="00485736" w:rsidRPr="00485736" w:rsidRDefault="00485736" w:rsidP="00485736">
      <w:pPr>
        <w:shd w:val="clear" w:color="auto" w:fill="FFFFFF"/>
        <w:jc w:val="center"/>
        <w:rPr>
          <w:b/>
        </w:rPr>
      </w:pPr>
      <w:r w:rsidRPr="00485736">
        <w:rPr>
          <w:b/>
        </w:rPr>
        <w:t>BAIGIAMOSIOS NUOSTATOS</w:t>
      </w:r>
    </w:p>
    <w:p w14:paraId="432045FC" w14:textId="77777777" w:rsidR="00485736" w:rsidRPr="00485736" w:rsidRDefault="00485736" w:rsidP="00485736">
      <w:pPr>
        <w:shd w:val="clear" w:color="auto" w:fill="FFFFFF"/>
        <w:jc w:val="center"/>
        <w:rPr>
          <w:b/>
        </w:rPr>
      </w:pPr>
    </w:p>
    <w:p w14:paraId="4829A4A5" w14:textId="77777777" w:rsidR="00485736" w:rsidRPr="00485736" w:rsidRDefault="00485736" w:rsidP="00485736">
      <w:pPr>
        <w:shd w:val="clear" w:color="auto" w:fill="FFFFFF"/>
        <w:jc w:val="both"/>
      </w:pPr>
      <w:r w:rsidRPr="00485736">
        <w:t>25. Kultūros tarybos nuostatai keičiami Kultūros tarybos siūlymu ir Anykščių rajono savivaldybės tarybos sprendimu.</w:t>
      </w:r>
    </w:p>
    <w:p w14:paraId="009E2E74" w14:textId="77777777" w:rsidR="00485736" w:rsidRPr="00485736" w:rsidRDefault="00485736" w:rsidP="00485736">
      <w:pPr>
        <w:shd w:val="clear" w:color="auto" w:fill="FFFFFF"/>
        <w:jc w:val="both"/>
      </w:pPr>
    </w:p>
    <w:p w14:paraId="3D7A1FD4" w14:textId="77777777" w:rsidR="00747709" w:rsidRDefault="00747709" w:rsidP="00D36D65">
      <w:pPr>
        <w:shd w:val="clear" w:color="auto" w:fill="FFFFFF"/>
        <w:jc w:val="both"/>
      </w:pPr>
    </w:p>
    <w:p w14:paraId="08280577" w14:textId="77777777" w:rsidR="00485736" w:rsidRDefault="00485736" w:rsidP="00D36D65">
      <w:pPr>
        <w:shd w:val="clear" w:color="auto" w:fill="FFFFFF"/>
        <w:jc w:val="both"/>
      </w:pPr>
    </w:p>
    <w:p w14:paraId="2D5831BC" w14:textId="77777777" w:rsidR="00485736" w:rsidRDefault="00485736" w:rsidP="00D36D65">
      <w:pPr>
        <w:shd w:val="clear" w:color="auto" w:fill="FFFFFF"/>
        <w:jc w:val="both"/>
      </w:pPr>
    </w:p>
    <w:p w14:paraId="54239B94" w14:textId="77777777" w:rsidR="00485736" w:rsidRDefault="00485736" w:rsidP="00D36D65">
      <w:pPr>
        <w:shd w:val="clear" w:color="auto" w:fill="FFFFFF"/>
        <w:jc w:val="both"/>
      </w:pPr>
    </w:p>
    <w:p w14:paraId="2C5EBB09" w14:textId="77777777" w:rsidR="00485736" w:rsidRDefault="00485736" w:rsidP="00D36D65">
      <w:pPr>
        <w:shd w:val="clear" w:color="auto" w:fill="FFFFFF"/>
        <w:jc w:val="both"/>
      </w:pPr>
    </w:p>
    <w:p w14:paraId="56359E1A" w14:textId="77777777" w:rsidR="00485736" w:rsidRDefault="00485736" w:rsidP="00D36D65">
      <w:pPr>
        <w:shd w:val="clear" w:color="auto" w:fill="FFFFFF"/>
        <w:jc w:val="both"/>
      </w:pPr>
    </w:p>
    <w:p w14:paraId="157125BF" w14:textId="77777777" w:rsidR="00485736" w:rsidRDefault="00485736" w:rsidP="00D36D65">
      <w:pPr>
        <w:shd w:val="clear" w:color="auto" w:fill="FFFFFF"/>
        <w:jc w:val="both"/>
      </w:pPr>
    </w:p>
    <w:p w14:paraId="1375931E" w14:textId="77777777" w:rsidR="00485736" w:rsidRDefault="00485736" w:rsidP="00D36D65">
      <w:pPr>
        <w:shd w:val="clear" w:color="auto" w:fill="FFFFFF"/>
        <w:jc w:val="both"/>
      </w:pPr>
    </w:p>
    <w:p w14:paraId="401C43DB" w14:textId="77777777" w:rsidR="00485736" w:rsidRDefault="00485736" w:rsidP="00D36D65">
      <w:pPr>
        <w:shd w:val="clear" w:color="auto" w:fill="FFFFFF"/>
        <w:jc w:val="both"/>
      </w:pPr>
    </w:p>
    <w:p w14:paraId="743E0365" w14:textId="77777777" w:rsidR="00485736" w:rsidRDefault="00485736" w:rsidP="00D36D65">
      <w:pPr>
        <w:shd w:val="clear" w:color="auto" w:fill="FFFFFF"/>
        <w:jc w:val="both"/>
      </w:pPr>
    </w:p>
    <w:p w14:paraId="6904F2D6" w14:textId="77777777" w:rsidR="00485736" w:rsidRDefault="00485736" w:rsidP="00D36D65">
      <w:pPr>
        <w:shd w:val="clear" w:color="auto" w:fill="FFFFFF"/>
        <w:jc w:val="both"/>
      </w:pPr>
    </w:p>
    <w:p w14:paraId="51D684CA" w14:textId="77777777" w:rsidR="00485736" w:rsidRDefault="00485736" w:rsidP="00D36D65">
      <w:pPr>
        <w:shd w:val="clear" w:color="auto" w:fill="FFFFFF"/>
        <w:jc w:val="both"/>
      </w:pPr>
    </w:p>
    <w:p w14:paraId="7BBA14B5" w14:textId="77777777" w:rsidR="00485736" w:rsidRDefault="00485736" w:rsidP="00D36D65">
      <w:pPr>
        <w:shd w:val="clear" w:color="auto" w:fill="FFFFFF"/>
        <w:jc w:val="both"/>
      </w:pPr>
    </w:p>
    <w:p w14:paraId="5BB0289E" w14:textId="77777777" w:rsidR="00485736" w:rsidRDefault="00485736" w:rsidP="00D36D65">
      <w:pPr>
        <w:shd w:val="clear" w:color="auto" w:fill="FFFFFF"/>
        <w:jc w:val="both"/>
      </w:pPr>
    </w:p>
    <w:p w14:paraId="46E60134" w14:textId="77777777" w:rsidR="00485736" w:rsidRDefault="00485736" w:rsidP="00D36D65">
      <w:pPr>
        <w:shd w:val="clear" w:color="auto" w:fill="FFFFFF"/>
        <w:jc w:val="both"/>
      </w:pPr>
    </w:p>
    <w:p w14:paraId="29E4E3B2" w14:textId="77777777" w:rsidR="00546D99" w:rsidRDefault="00546D99" w:rsidP="00D36D65">
      <w:pPr>
        <w:shd w:val="clear" w:color="auto" w:fill="FFFFFF"/>
        <w:jc w:val="both"/>
      </w:pPr>
    </w:p>
    <w:p w14:paraId="10C1B12A" w14:textId="77777777" w:rsidR="00546D99" w:rsidRDefault="00546D99" w:rsidP="00D36D65">
      <w:pPr>
        <w:shd w:val="clear" w:color="auto" w:fill="FFFFFF"/>
        <w:jc w:val="both"/>
      </w:pPr>
    </w:p>
    <w:p w14:paraId="790B8266" w14:textId="77777777" w:rsidR="00546D99" w:rsidRDefault="00546D99" w:rsidP="00D36D65">
      <w:pPr>
        <w:shd w:val="clear" w:color="auto" w:fill="FFFFFF"/>
        <w:jc w:val="both"/>
      </w:pPr>
    </w:p>
    <w:p w14:paraId="2B566DD5" w14:textId="77777777" w:rsidR="00546D99" w:rsidRDefault="00546D99" w:rsidP="00D36D65">
      <w:pPr>
        <w:shd w:val="clear" w:color="auto" w:fill="FFFFFF"/>
        <w:jc w:val="both"/>
      </w:pPr>
    </w:p>
    <w:p w14:paraId="460591DF" w14:textId="77777777" w:rsidR="00546D99" w:rsidRDefault="00546D99" w:rsidP="00D36D65">
      <w:pPr>
        <w:shd w:val="clear" w:color="auto" w:fill="FFFFFF"/>
        <w:jc w:val="both"/>
      </w:pPr>
    </w:p>
    <w:p w14:paraId="1F51E06E" w14:textId="77777777" w:rsidR="00546D99" w:rsidRDefault="00546D99" w:rsidP="00D36D65">
      <w:pPr>
        <w:shd w:val="clear" w:color="auto" w:fill="FFFFFF"/>
        <w:jc w:val="both"/>
      </w:pPr>
    </w:p>
    <w:p w14:paraId="743223A8" w14:textId="77777777" w:rsidR="00546D99" w:rsidRDefault="00546D99" w:rsidP="00D36D65">
      <w:pPr>
        <w:shd w:val="clear" w:color="auto" w:fill="FFFFFF"/>
        <w:jc w:val="both"/>
      </w:pPr>
    </w:p>
    <w:p w14:paraId="7E7207FE" w14:textId="77777777" w:rsidR="00546D99" w:rsidRDefault="00546D99" w:rsidP="00D36D65">
      <w:pPr>
        <w:shd w:val="clear" w:color="auto" w:fill="FFFFFF"/>
        <w:jc w:val="both"/>
      </w:pPr>
    </w:p>
    <w:p w14:paraId="3F4B99D3" w14:textId="77777777" w:rsidR="00546D99" w:rsidRDefault="00546D99" w:rsidP="00D36D65">
      <w:pPr>
        <w:shd w:val="clear" w:color="auto" w:fill="FFFFFF"/>
        <w:jc w:val="both"/>
      </w:pPr>
    </w:p>
    <w:p w14:paraId="36C931BD" w14:textId="77777777" w:rsidR="00891DE4" w:rsidRDefault="00891DE4" w:rsidP="00546D99">
      <w:pPr>
        <w:shd w:val="clear" w:color="auto" w:fill="FFFFFF"/>
        <w:jc w:val="right"/>
      </w:pPr>
    </w:p>
    <w:p w14:paraId="32CFA904" w14:textId="77777777" w:rsidR="00891DE4" w:rsidRDefault="00891DE4" w:rsidP="00546D99">
      <w:pPr>
        <w:shd w:val="clear" w:color="auto" w:fill="FFFFFF"/>
        <w:jc w:val="right"/>
      </w:pPr>
    </w:p>
    <w:p w14:paraId="393C8E29" w14:textId="77777777" w:rsidR="00891DE4" w:rsidRDefault="00891DE4" w:rsidP="00546D99">
      <w:pPr>
        <w:shd w:val="clear" w:color="auto" w:fill="FFFFFF"/>
        <w:jc w:val="right"/>
      </w:pPr>
    </w:p>
    <w:p w14:paraId="5A2A81B5" w14:textId="77777777" w:rsidR="00891DE4" w:rsidRDefault="00891DE4" w:rsidP="00546D99">
      <w:pPr>
        <w:shd w:val="clear" w:color="auto" w:fill="FFFFFF"/>
        <w:jc w:val="right"/>
      </w:pPr>
    </w:p>
    <w:p w14:paraId="57ADA3AD" w14:textId="77777777" w:rsidR="00891DE4" w:rsidRDefault="00891DE4" w:rsidP="00546D99">
      <w:pPr>
        <w:shd w:val="clear" w:color="auto" w:fill="FFFFFF"/>
        <w:jc w:val="right"/>
      </w:pPr>
    </w:p>
    <w:p w14:paraId="27A22E81" w14:textId="77777777" w:rsidR="00B669D1" w:rsidRDefault="00B669D1" w:rsidP="00546D99">
      <w:pPr>
        <w:shd w:val="clear" w:color="auto" w:fill="FFFFFF"/>
        <w:jc w:val="right"/>
      </w:pPr>
    </w:p>
    <w:p w14:paraId="63867DC9" w14:textId="77777777" w:rsidR="00B669D1" w:rsidRDefault="00B669D1" w:rsidP="00546D99">
      <w:pPr>
        <w:shd w:val="clear" w:color="auto" w:fill="FFFFFF"/>
        <w:jc w:val="right"/>
      </w:pPr>
    </w:p>
    <w:p w14:paraId="0CFC60C7" w14:textId="77777777" w:rsidR="00B669D1" w:rsidRDefault="00B669D1" w:rsidP="00546D99">
      <w:pPr>
        <w:shd w:val="clear" w:color="auto" w:fill="FFFFFF"/>
        <w:jc w:val="right"/>
      </w:pPr>
    </w:p>
    <w:p w14:paraId="6219EE46" w14:textId="3994653B" w:rsidR="00546D99" w:rsidRDefault="00546D99" w:rsidP="00546D99">
      <w:pPr>
        <w:shd w:val="clear" w:color="auto" w:fill="FFFFFF"/>
        <w:jc w:val="right"/>
      </w:pPr>
      <w:r w:rsidRPr="00546D99">
        <w:t xml:space="preserve">Anykščių rajono </w:t>
      </w:r>
      <w:r>
        <w:t>savivaldybės kultūros</w:t>
      </w:r>
      <w:r w:rsidRPr="00546D99">
        <w:t xml:space="preserve"> tarybos</w:t>
      </w:r>
      <w:r>
        <w:t xml:space="preserve"> nuostatų </w:t>
      </w:r>
    </w:p>
    <w:p w14:paraId="17D6E553" w14:textId="4914A38F" w:rsidR="00546D99" w:rsidRPr="00546D99" w:rsidRDefault="00546D99" w:rsidP="00546D99">
      <w:pPr>
        <w:shd w:val="clear" w:color="auto" w:fill="FFFFFF"/>
        <w:jc w:val="right"/>
      </w:pPr>
      <w:r w:rsidRPr="00546D99">
        <w:t xml:space="preserve">Priedas </w:t>
      </w:r>
    </w:p>
    <w:p w14:paraId="2A28583A" w14:textId="77777777" w:rsidR="00546D99" w:rsidRPr="00546D99" w:rsidRDefault="00546D99" w:rsidP="00546D99">
      <w:pPr>
        <w:shd w:val="clear" w:color="auto" w:fill="FFFFFF"/>
        <w:jc w:val="right"/>
      </w:pPr>
      <w:r w:rsidRPr="00546D99">
        <w:t xml:space="preserve"> </w:t>
      </w:r>
      <w:r w:rsidRPr="00546D99">
        <w:tab/>
        <w:t xml:space="preserve">                                                    </w:t>
      </w:r>
    </w:p>
    <w:p w14:paraId="68CD6FF3" w14:textId="77777777" w:rsidR="00546D99" w:rsidRPr="00546D99" w:rsidRDefault="00546D99" w:rsidP="00546D99">
      <w:pPr>
        <w:shd w:val="clear" w:color="auto" w:fill="FFFFFF"/>
        <w:jc w:val="both"/>
        <w:rPr>
          <w:bCs/>
        </w:rPr>
      </w:pPr>
      <w:r w:rsidRPr="00546D99">
        <w:rPr>
          <w:bCs/>
        </w:rPr>
        <w:t xml:space="preserve">           </w:t>
      </w:r>
    </w:p>
    <w:p w14:paraId="2C4CB70A" w14:textId="77777777" w:rsidR="00546D99" w:rsidRPr="00546D99" w:rsidRDefault="00546D99" w:rsidP="00546D99">
      <w:pPr>
        <w:shd w:val="clear" w:color="auto" w:fill="FFFFFF"/>
        <w:jc w:val="both"/>
        <w:rPr>
          <w:bCs/>
        </w:rPr>
      </w:pPr>
    </w:p>
    <w:p w14:paraId="1616B47B" w14:textId="2E1A7C05" w:rsidR="00546D99" w:rsidRPr="00546D99" w:rsidRDefault="00546D99" w:rsidP="00546D99">
      <w:pPr>
        <w:shd w:val="clear" w:color="auto" w:fill="FFFFFF"/>
        <w:jc w:val="both"/>
      </w:pPr>
      <w:r w:rsidRPr="00546D99">
        <w:rPr>
          <w:bCs/>
        </w:rPr>
        <w:t xml:space="preserve">            </w:t>
      </w:r>
      <w:r w:rsidRPr="00546D99">
        <w:t xml:space="preserve">              ____________________________________________________</w:t>
      </w:r>
    </w:p>
    <w:p w14:paraId="00168EDB" w14:textId="77777777" w:rsidR="00546D99" w:rsidRPr="00546D99" w:rsidRDefault="00546D99" w:rsidP="00546D99">
      <w:pPr>
        <w:shd w:val="clear" w:color="auto" w:fill="FFFFFF"/>
        <w:jc w:val="center"/>
        <w:rPr>
          <w:bCs/>
        </w:rPr>
      </w:pPr>
      <w:r w:rsidRPr="00546D99">
        <w:rPr>
          <w:bCs/>
        </w:rPr>
        <w:t>(Nario vardas ir pavardė)</w:t>
      </w:r>
    </w:p>
    <w:p w14:paraId="7C731590" w14:textId="77777777" w:rsidR="00546D99" w:rsidRPr="00546D99" w:rsidRDefault="00546D99" w:rsidP="00546D99">
      <w:pPr>
        <w:shd w:val="clear" w:color="auto" w:fill="FFFFFF"/>
        <w:jc w:val="both"/>
      </w:pPr>
    </w:p>
    <w:p w14:paraId="660F2362" w14:textId="77777777" w:rsidR="00546D99" w:rsidRPr="00546D99" w:rsidRDefault="00546D99" w:rsidP="00546D99">
      <w:pPr>
        <w:shd w:val="clear" w:color="auto" w:fill="FFFFFF"/>
        <w:jc w:val="both"/>
      </w:pPr>
    </w:p>
    <w:p w14:paraId="6DCD47A2" w14:textId="77777777" w:rsidR="00546D99" w:rsidRPr="00546D99" w:rsidRDefault="00546D99" w:rsidP="00546D99">
      <w:pPr>
        <w:shd w:val="clear" w:color="auto" w:fill="FFFFFF"/>
        <w:jc w:val="center"/>
        <w:rPr>
          <w:b/>
        </w:rPr>
      </w:pPr>
      <w:r w:rsidRPr="00546D99">
        <w:rPr>
          <w:b/>
        </w:rPr>
        <w:t>ANYKŠČIŲ RAJONO SAVIVALDYBĖS KULTŪROS TARYBOS NARIO</w:t>
      </w:r>
    </w:p>
    <w:p w14:paraId="7741F44E" w14:textId="77777777" w:rsidR="00546D99" w:rsidRPr="00546D99" w:rsidRDefault="00546D99" w:rsidP="00546D99">
      <w:pPr>
        <w:shd w:val="clear" w:color="auto" w:fill="FFFFFF"/>
        <w:jc w:val="center"/>
        <w:rPr>
          <w:b/>
        </w:rPr>
      </w:pPr>
      <w:r w:rsidRPr="00546D99">
        <w:rPr>
          <w:b/>
        </w:rPr>
        <w:t>NEŠALIŠKUMO DEKLARACIJA IR KONFIDENCIALUMO PASIŽADĖJIMAS</w:t>
      </w:r>
    </w:p>
    <w:p w14:paraId="38464840" w14:textId="77777777" w:rsidR="00546D99" w:rsidRPr="00546D99" w:rsidRDefault="00546D99" w:rsidP="00546D99">
      <w:pPr>
        <w:shd w:val="clear" w:color="auto" w:fill="FFFFFF"/>
        <w:jc w:val="both"/>
      </w:pPr>
    </w:p>
    <w:p w14:paraId="7B4E9916" w14:textId="77777777" w:rsidR="00546D99" w:rsidRPr="00546D99" w:rsidRDefault="00546D99" w:rsidP="00546D99">
      <w:pPr>
        <w:shd w:val="clear" w:color="auto" w:fill="FFFFFF"/>
        <w:jc w:val="center"/>
      </w:pPr>
      <w:r w:rsidRPr="00546D99">
        <w:t xml:space="preserve">20    m.   </w:t>
      </w:r>
      <w:r w:rsidRPr="00546D99">
        <w:rPr>
          <w:u w:val="single"/>
        </w:rPr>
        <w:t xml:space="preserve">                                         </w:t>
      </w:r>
      <w:r w:rsidRPr="00546D99">
        <w:t xml:space="preserve">  d.</w:t>
      </w:r>
    </w:p>
    <w:p w14:paraId="1153D908" w14:textId="77777777" w:rsidR="00546D99" w:rsidRPr="00546D99" w:rsidRDefault="00546D99" w:rsidP="00546D99">
      <w:pPr>
        <w:shd w:val="clear" w:color="auto" w:fill="FFFFFF"/>
        <w:jc w:val="center"/>
      </w:pPr>
      <w:r w:rsidRPr="00546D99">
        <w:t>Anykščiai</w:t>
      </w:r>
    </w:p>
    <w:p w14:paraId="58B9BB15" w14:textId="77777777" w:rsidR="00546D99" w:rsidRPr="00546D99" w:rsidRDefault="00546D99" w:rsidP="00546D99">
      <w:pPr>
        <w:shd w:val="clear" w:color="auto" w:fill="FFFFFF"/>
        <w:jc w:val="both"/>
      </w:pPr>
    </w:p>
    <w:p w14:paraId="684AF0CA" w14:textId="79336B28" w:rsidR="00546D99" w:rsidRPr="00546D99" w:rsidRDefault="00546D99" w:rsidP="00546D99">
      <w:pPr>
        <w:shd w:val="clear" w:color="auto" w:fill="FFFFFF"/>
        <w:jc w:val="both"/>
        <w:rPr>
          <w:bCs/>
        </w:rPr>
      </w:pPr>
      <w:r w:rsidRPr="00546D99">
        <w:t>Aš pareiškiu, kad atlikdamas (-a) Anykščių rajono savivaldybės kultūros tarybos nario uždavinius, funkcijas ir vykdydamas (-a) kitus įsipareigojimus, vadovaudamasis (-</w:t>
      </w:r>
      <w:proofErr w:type="spellStart"/>
      <w:r w:rsidRPr="00546D99">
        <w:t>si</w:t>
      </w:r>
      <w:proofErr w:type="spellEnd"/>
      <w:r w:rsidRPr="00546D99">
        <w:t xml:space="preserve">) </w:t>
      </w:r>
      <w:r w:rsidRPr="00546D99">
        <w:rPr>
          <w:bCs/>
        </w:rPr>
        <w:t>Anykščių rajono savivaldybės tarybos 20</w:t>
      </w:r>
      <w:r w:rsidR="00B669D1">
        <w:rPr>
          <w:bCs/>
        </w:rPr>
        <w:t>23</w:t>
      </w:r>
      <w:r w:rsidRPr="00546D99">
        <w:rPr>
          <w:bCs/>
        </w:rPr>
        <w:t xml:space="preserve"> m. </w:t>
      </w:r>
      <w:r w:rsidR="00B669D1">
        <w:rPr>
          <w:bCs/>
        </w:rPr>
        <w:t>rugsėjo</w:t>
      </w:r>
      <w:r w:rsidRPr="00546D99">
        <w:rPr>
          <w:bCs/>
        </w:rPr>
        <w:t xml:space="preserve"> </w:t>
      </w:r>
      <w:r w:rsidR="00B669D1">
        <w:rPr>
          <w:bCs/>
        </w:rPr>
        <w:t xml:space="preserve">28 </w:t>
      </w:r>
      <w:r w:rsidRPr="00546D99">
        <w:rPr>
          <w:bCs/>
        </w:rPr>
        <w:t xml:space="preserve">d. sprendimu </w:t>
      </w:r>
      <w:bookmarkStart w:id="3" w:name="n_4"/>
      <w:r w:rsidRPr="00546D99">
        <w:rPr>
          <w:bCs/>
        </w:rPr>
        <w:t>Nr. 1-TS-</w:t>
      </w:r>
      <w:r w:rsidR="00B669D1">
        <w:rPr>
          <w:bCs/>
        </w:rPr>
        <w:t xml:space="preserve"> </w:t>
      </w:r>
      <w:r w:rsidRPr="00546D99">
        <w:rPr>
          <w:bCs/>
        </w:rPr>
        <w:t xml:space="preserve"> </w:t>
      </w:r>
      <w:bookmarkEnd w:id="3"/>
      <w:r w:rsidRPr="00546D99">
        <w:rPr>
          <w:bCs/>
        </w:rPr>
        <w:t>sprendimą „</w:t>
      </w:r>
      <w:r w:rsidRPr="00546D99">
        <w:rPr>
          <w:bCs/>
        </w:rPr>
        <w:fldChar w:fldCharType="begin"/>
      </w:r>
      <w:r w:rsidRPr="00546D99">
        <w:rPr>
          <w:bCs/>
        </w:rPr>
        <w:instrText xml:space="preserve"> FILLIN "Pavadinimas" \* MERGEFORMAT </w:instrText>
      </w:r>
      <w:r w:rsidRPr="00546D99">
        <w:rPr>
          <w:bCs/>
        </w:rPr>
        <w:fldChar w:fldCharType="separate"/>
      </w:r>
      <w:r w:rsidRPr="00546D99">
        <w:rPr>
          <w:bCs/>
        </w:rPr>
        <w:t xml:space="preserve">Dėl Anykščių rajono savivaldybės kultūros tarybos nuostatų patvirtinimo ir  </w:t>
      </w:r>
      <w:r w:rsidRPr="00546D99">
        <w:fldChar w:fldCharType="end"/>
      </w:r>
      <w:r w:rsidRPr="00546D99">
        <w:rPr>
          <w:bCs/>
        </w:rPr>
        <w:t>Anykščių rajono savivaldybės kultūros tarybos sudarymo“ 3, 6 punktais, 7.1 ir 7.3 papunkčiais, laikysiuosi šios Nešališkumo deklaracijos ir Konfidencialumo pasižadėjimo.</w:t>
      </w:r>
    </w:p>
    <w:p w14:paraId="1E045F42" w14:textId="77777777" w:rsidR="00546D99" w:rsidRPr="00546D99" w:rsidRDefault="00546D99" w:rsidP="00546D99">
      <w:pPr>
        <w:numPr>
          <w:ilvl w:val="0"/>
          <w:numId w:val="14"/>
        </w:numPr>
        <w:shd w:val="clear" w:color="auto" w:fill="FFFFFF"/>
        <w:jc w:val="both"/>
        <w:rPr>
          <w:iCs/>
        </w:rPr>
      </w:pPr>
      <w:r w:rsidRPr="00546D99">
        <w:rPr>
          <w:iCs/>
        </w:rPr>
        <w:t>Pasižadu:</w:t>
      </w:r>
    </w:p>
    <w:p w14:paraId="28C733B4" w14:textId="77777777" w:rsidR="00546D99" w:rsidRPr="00546D99" w:rsidRDefault="00546D99" w:rsidP="00546D99">
      <w:pPr>
        <w:numPr>
          <w:ilvl w:val="1"/>
          <w:numId w:val="14"/>
        </w:numPr>
        <w:shd w:val="clear" w:color="auto" w:fill="FFFFFF"/>
        <w:tabs>
          <w:tab w:val="num" w:pos="1353"/>
        </w:tabs>
        <w:jc w:val="both"/>
        <w:rPr>
          <w:iCs/>
        </w:rPr>
      </w:pPr>
      <w:r w:rsidRPr="00546D99">
        <w:t xml:space="preserve">saugoti ir tik įstatymų ir kitų teisės aktų nustatytais tikslais ir tvarka  naudoti konfidencialią informaciją, kuri man taps žinoma, vertinant paraiškas; </w:t>
      </w:r>
    </w:p>
    <w:p w14:paraId="7D175A3A" w14:textId="77777777" w:rsidR="00546D99" w:rsidRPr="00546D99" w:rsidRDefault="00546D99" w:rsidP="00546D99">
      <w:pPr>
        <w:numPr>
          <w:ilvl w:val="1"/>
          <w:numId w:val="14"/>
        </w:numPr>
        <w:shd w:val="clear" w:color="auto" w:fill="FFFFFF"/>
        <w:jc w:val="both"/>
        <w:rPr>
          <w:iCs/>
        </w:rPr>
      </w:pPr>
      <w:r w:rsidRPr="00546D99">
        <w:t>man patikėtus dokumentus, kuriuose yra konfidenciali informacija, saugoti tokiu būdu, kad tretieji asmenys neturėtų galimybės su jais susipažinti ar pasinaudoti;</w:t>
      </w:r>
    </w:p>
    <w:p w14:paraId="03ED5B1C" w14:textId="77777777" w:rsidR="00546D99" w:rsidRPr="00546D99" w:rsidRDefault="00546D99" w:rsidP="00546D99">
      <w:pPr>
        <w:numPr>
          <w:ilvl w:val="1"/>
          <w:numId w:val="14"/>
        </w:numPr>
        <w:shd w:val="clear" w:color="auto" w:fill="FFFFFF"/>
        <w:jc w:val="both"/>
        <w:rPr>
          <w:iCs/>
        </w:rPr>
      </w:pPr>
      <w:r w:rsidRPr="00546D99">
        <w:rPr>
          <w:iCs/>
        </w:rPr>
        <w:t xml:space="preserve"> užtikrinti asmens (-ų) pateiktų duomenų konfidencialumą ir naudoti juos tik sprendimo rengimo, svarstymo ar priėmimo procedūroje bei šių duomenų neatskleisti tretiesiems asmenims be šių asmenų sutikimo, išskyrus Lietuvos Respublikos teisės aktų nustatytus atvejus.</w:t>
      </w:r>
    </w:p>
    <w:p w14:paraId="43CCF459" w14:textId="77777777" w:rsidR="00546D99" w:rsidRPr="00546D99" w:rsidRDefault="00546D99" w:rsidP="00546D99">
      <w:pPr>
        <w:numPr>
          <w:ilvl w:val="0"/>
          <w:numId w:val="14"/>
        </w:numPr>
        <w:shd w:val="clear" w:color="auto" w:fill="FFFFFF"/>
        <w:jc w:val="both"/>
        <w:rPr>
          <w:iCs/>
        </w:rPr>
      </w:pPr>
      <w:r w:rsidRPr="00546D99">
        <w:rPr>
          <w:iCs/>
        </w:rPr>
        <w:t>Man išaiškinta, kad konfidencialią informaciją sudaro:</w:t>
      </w:r>
    </w:p>
    <w:p w14:paraId="28C6D67F" w14:textId="77777777" w:rsidR="00546D99" w:rsidRPr="00546D99" w:rsidRDefault="00546D99" w:rsidP="00546D99">
      <w:pPr>
        <w:numPr>
          <w:ilvl w:val="1"/>
          <w:numId w:val="14"/>
        </w:numPr>
        <w:shd w:val="clear" w:color="auto" w:fill="FFFFFF"/>
        <w:tabs>
          <w:tab w:val="num" w:pos="1353"/>
        </w:tabs>
        <w:jc w:val="both"/>
        <w:rPr>
          <w:iCs/>
        </w:rPr>
      </w:pPr>
      <w:r w:rsidRPr="00546D99">
        <w:t xml:space="preserve">projektų vertinimo </w:t>
      </w:r>
      <w:r w:rsidRPr="00546D99">
        <w:rPr>
          <w:iCs/>
        </w:rPr>
        <w:t>išvados</w:t>
      </w:r>
      <w:r w:rsidRPr="00546D99">
        <w:t>;</w:t>
      </w:r>
    </w:p>
    <w:p w14:paraId="6F1F89A5" w14:textId="77777777" w:rsidR="00546D99" w:rsidRPr="00546D99" w:rsidRDefault="00546D99" w:rsidP="00546D99">
      <w:pPr>
        <w:numPr>
          <w:ilvl w:val="1"/>
          <w:numId w:val="14"/>
        </w:numPr>
        <w:shd w:val="clear" w:color="auto" w:fill="FFFFFF"/>
        <w:tabs>
          <w:tab w:val="num" w:pos="1353"/>
        </w:tabs>
        <w:jc w:val="both"/>
        <w:rPr>
          <w:iCs/>
        </w:rPr>
      </w:pPr>
      <w:r w:rsidRPr="00546D99">
        <w:t xml:space="preserve">projektų vertinimo rezultatų </w:t>
      </w:r>
      <w:r w:rsidRPr="00546D99">
        <w:rPr>
          <w:iCs/>
        </w:rPr>
        <w:t>duomenys</w:t>
      </w:r>
      <w:r w:rsidRPr="00546D99">
        <w:t>;</w:t>
      </w:r>
    </w:p>
    <w:p w14:paraId="27F07208" w14:textId="77777777" w:rsidR="00546D99" w:rsidRPr="00546D99" w:rsidRDefault="00546D99" w:rsidP="00546D99">
      <w:pPr>
        <w:numPr>
          <w:ilvl w:val="1"/>
          <w:numId w:val="14"/>
        </w:numPr>
        <w:shd w:val="clear" w:color="auto" w:fill="FFFFFF"/>
        <w:tabs>
          <w:tab w:val="num" w:pos="1353"/>
        </w:tabs>
        <w:jc w:val="both"/>
        <w:rPr>
          <w:iCs/>
        </w:rPr>
      </w:pPr>
      <w:r w:rsidRPr="00546D99">
        <w:t>asmens (-ų) duomenys, reikalingi svarstant Anykščių rajono savivaldybės apdovanojimams teikiamas kandidatūras;</w:t>
      </w:r>
    </w:p>
    <w:p w14:paraId="4E5376BF" w14:textId="77777777" w:rsidR="00546D99" w:rsidRPr="00546D99" w:rsidRDefault="00546D99" w:rsidP="00546D99">
      <w:pPr>
        <w:numPr>
          <w:ilvl w:val="1"/>
          <w:numId w:val="14"/>
        </w:numPr>
        <w:shd w:val="clear" w:color="auto" w:fill="FFFFFF"/>
        <w:tabs>
          <w:tab w:val="num" w:pos="1353"/>
        </w:tabs>
        <w:jc w:val="both"/>
        <w:rPr>
          <w:iCs/>
        </w:rPr>
      </w:pPr>
      <w:r w:rsidRPr="00546D99">
        <w:t>kita informacija, susijusi su pareiškėjų asmens duomenimis, projektų nagrinėjimu, aiškinimu, vertinimu ir palyginimu, jeigu jos atskleidimas prieštarauja teisės aktams.</w:t>
      </w:r>
    </w:p>
    <w:p w14:paraId="72FF4F0E" w14:textId="77777777" w:rsidR="00546D99" w:rsidRPr="00546D99" w:rsidRDefault="00546D99" w:rsidP="00546D99">
      <w:pPr>
        <w:shd w:val="clear" w:color="auto" w:fill="FFFFFF"/>
        <w:jc w:val="both"/>
      </w:pPr>
    </w:p>
    <w:p w14:paraId="4788CBD7" w14:textId="77777777" w:rsidR="00546D99" w:rsidRPr="00546D99" w:rsidRDefault="00546D99" w:rsidP="00546D99">
      <w:pPr>
        <w:shd w:val="clear" w:color="auto" w:fill="FFFFFF"/>
        <w:jc w:val="both"/>
      </w:pPr>
    </w:p>
    <w:p w14:paraId="6600C567" w14:textId="77777777" w:rsidR="00546D99" w:rsidRPr="00546D99" w:rsidRDefault="00546D99" w:rsidP="00546D99">
      <w:pPr>
        <w:shd w:val="clear" w:color="auto" w:fill="FFFFFF"/>
        <w:jc w:val="both"/>
      </w:pPr>
      <w:r w:rsidRPr="00546D99">
        <w:t>_______________________</w:t>
      </w:r>
      <w:r w:rsidRPr="00546D99">
        <w:tab/>
        <w:t xml:space="preserve">                  _________________________________</w:t>
      </w:r>
    </w:p>
    <w:p w14:paraId="46A1F981" w14:textId="77777777" w:rsidR="00546D99" w:rsidRPr="00546D99" w:rsidRDefault="00546D99" w:rsidP="00546D99">
      <w:pPr>
        <w:shd w:val="clear" w:color="auto" w:fill="FFFFFF"/>
        <w:jc w:val="both"/>
      </w:pPr>
      <w:r w:rsidRPr="00546D99">
        <w:t xml:space="preserve">                 (parašas)</w:t>
      </w:r>
      <w:r w:rsidRPr="00546D99">
        <w:tab/>
      </w:r>
      <w:r w:rsidRPr="00546D99">
        <w:tab/>
      </w:r>
      <w:r w:rsidRPr="00546D99">
        <w:tab/>
        <w:t xml:space="preserve">                 (vardas ir pavardė)</w:t>
      </w:r>
    </w:p>
    <w:p w14:paraId="4EED91B8" w14:textId="77777777" w:rsidR="00546D99" w:rsidRPr="00546D99" w:rsidRDefault="00546D99" w:rsidP="00546D99">
      <w:pPr>
        <w:shd w:val="clear" w:color="auto" w:fill="FFFFFF"/>
        <w:jc w:val="both"/>
      </w:pPr>
    </w:p>
    <w:p w14:paraId="0AFC211B" w14:textId="77777777" w:rsidR="00546D99" w:rsidRPr="00546D99" w:rsidRDefault="00546D99" w:rsidP="00546D99">
      <w:pPr>
        <w:shd w:val="clear" w:color="auto" w:fill="FFFFFF"/>
        <w:jc w:val="both"/>
      </w:pPr>
    </w:p>
    <w:p w14:paraId="058EB372" w14:textId="77777777" w:rsidR="00546D99" w:rsidRPr="00546D99" w:rsidRDefault="00546D99" w:rsidP="00546D99">
      <w:pPr>
        <w:shd w:val="clear" w:color="auto" w:fill="FFFFFF"/>
        <w:jc w:val="both"/>
      </w:pPr>
    </w:p>
    <w:p w14:paraId="3E9DDE7A" w14:textId="77777777" w:rsidR="00546D99" w:rsidRDefault="00546D99" w:rsidP="00D36D65">
      <w:pPr>
        <w:shd w:val="clear" w:color="auto" w:fill="FFFFFF"/>
        <w:jc w:val="both"/>
      </w:pPr>
    </w:p>
    <w:p w14:paraId="3851ABC1" w14:textId="77777777" w:rsidR="00485736" w:rsidRDefault="00485736" w:rsidP="00D36D65">
      <w:pPr>
        <w:shd w:val="clear" w:color="auto" w:fill="FFFFFF"/>
        <w:jc w:val="both"/>
      </w:pPr>
    </w:p>
    <w:p w14:paraId="4639536C" w14:textId="77777777" w:rsidR="00485736" w:rsidRDefault="00485736" w:rsidP="00D36D65">
      <w:pPr>
        <w:shd w:val="clear" w:color="auto" w:fill="FFFFFF"/>
        <w:jc w:val="both"/>
      </w:pPr>
    </w:p>
    <w:p w14:paraId="39110BB8" w14:textId="77777777" w:rsidR="00546D99" w:rsidRDefault="00546D99" w:rsidP="00D36D65">
      <w:pPr>
        <w:shd w:val="clear" w:color="auto" w:fill="FFFFFF"/>
        <w:jc w:val="both"/>
      </w:pPr>
    </w:p>
    <w:p w14:paraId="0E8D6AB6" w14:textId="77777777" w:rsidR="00546D99" w:rsidRDefault="00546D99" w:rsidP="00D36D65">
      <w:pPr>
        <w:shd w:val="clear" w:color="auto" w:fill="FFFFFF"/>
        <w:jc w:val="both"/>
      </w:pPr>
    </w:p>
    <w:p w14:paraId="2EFEF59F" w14:textId="77777777" w:rsidR="00747709" w:rsidRDefault="00747709" w:rsidP="00D36D65">
      <w:pPr>
        <w:shd w:val="clear" w:color="auto" w:fill="FFFFFF"/>
        <w:jc w:val="both"/>
      </w:pPr>
    </w:p>
    <w:p w14:paraId="2FF8EBBD" w14:textId="1FDD07A0" w:rsidR="00747709" w:rsidRPr="00A20EC5" w:rsidRDefault="00747709" w:rsidP="00A20EC5">
      <w:pPr>
        <w:jc w:val="center"/>
        <w:rPr>
          <w:b/>
        </w:rPr>
      </w:pPr>
      <w:r>
        <w:rPr>
          <w:b/>
        </w:rPr>
        <w:t xml:space="preserve">SAVIVALDYBĖS TARYBOS SPRENDIMO </w:t>
      </w:r>
      <w:r w:rsidR="00A20EC5">
        <w:rPr>
          <w:b/>
        </w:rPr>
        <w:t>„</w:t>
      </w:r>
      <w:r w:rsidR="00A20EC5" w:rsidRPr="00B52969">
        <w:rPr>
          <w:b/>
          <w:caps/>
        </w:rPr>
        <w:fldChar w:fldCharType="begin"/>
      </w:r>
      <w:r w:rsidR="00A20EC5" w:rsidRPr="00B52969">
        <w:rPr>
          <w:b/>
          <w:caps/>
        </w:rPr>
        <w:instrText xml:space="preserve"> FILLIN "Pavadinimas" \* MERGEFORMAT </w:instrText>
      </w:r>
      <w:r w:rsidR="00A20EC5" w:rsidRPr="00B52969">
        <w:rPr>
          <w:b/>
          <w:caps/>
        </w:rPr>
        <w:fldChar w:fldCharType="separate"/>
      </w:r>
      <w:r w:rsidR="00A20EC5" w:rsidRPr="00B52969">
        <w:rPr>
          <w:b/>
          <w:caps/>
        </w:rPr>
        <w:t xml:space="preserve">dėl ANYKŠČIŲ RAJONO SAVIVALDYBĖS KULTŪROS TARYBOS NUOSTATŲ PATVIRTINIMO ir  </w:t>
      </w:r>
      <w:r w:rsidR="00A20EC5" w:rsidRPr="00B52969">
        <w:rPr>
          <w:b/>
        </w:rPr>
        <w:fldChar w:fldCharType="end"/>
      </w:r>
      <w:r w:rsidR="00A20EC5" w:rsidRPr="00B52969">
        <w:rPr>
          <w:b/>
        </w:rPr>
        <w:t>ANYKŠČIŲ RAJONO SAVIVALDYBĖS KULTŪROS TARYBOS SUDARYMO</w:t>
      </w:r>
      <w:r w:rsidR="00A20EC5">
        <w:rPr>
          <w:b/>
        </w:rPr>
        <w:t>“</w:t>
      </w:r>
    </w:p>
    <w:p w14:paraId="7B78782A" w14:textId="77777777" w:rsidR="00747709" w:rsidRDefault="00747709" w:rsidP="00747709">
      <w:pPr>
        <w:overflowPunct w:val="0"/>
        <w:autoSpaceDE w:val="0"/>
        <w:autoSpaceDN w:val="0"/>
        <w:adjustRightInd w:val="0"/>
        <w:jc w:val="center"/>
        <w:rPr>
          <w:b/>
          <w:szCs w:val="20"/>
        </w:rPr>
      </w:pPr>
      <w:r>
        <w:rPr>
          <w:b/>
        </w:rPr>
        <w:t>PROJEKTO AIŠKINAMASIS RAŠTAS</w:t>
      </w:r>
    </w:p>
    <w:p w14:paraId="57A6E089" w14:textId="77777777" w:rsidR="00747709" w:rsidRDefault="00747709" w:rsidP="00747709">
      <w:pPr>
        <w:ind w:firstLine="720"/>
        <w:jc w:val="both"/>
        <w:rPr>
          <w:b/>
        </w:rPr>
      </w:pPr>
    </w:p>
    <w:p w14:paraId="51CE43A6" w14:textId="77777777" w:rsidR="008E7A4C" w:rsidRDefault="00A20EC5" w:rsidP="00A20EC5">
      <w:pPr>
        <w:tabs>
          <w:tab w:val="left" w:pos="993"/>
        </w:tabs>
        <w:spacing w:line="360" w:lineRule="auto"/>
        <w:jc w:val="both"/>
        <w:rPr>
          <w:b/>
        </w:rPr>
      </w:pPr>
      <w:r>
        <w:rPr>
          <w:b/>
        </w:rPr>
        <w:t xml:space="preserve">1. </w:t>
      </w:r>
      <w:r w:rsidR="00747709" w:rsidRPr="00A20EC5">
        <w:rPr>
          <w:b/>
        </w:rPr>
        <w:t>Sprendimo projekto tikslai ir uždaviniai</w:t>
      </w:r>
      <w:bookmarkStart w:id="4" w:name="_Hlk95229539"/>
    </w:p>
    <w:p w14:paraId="141B20CA" w14:textId="4A60CC51" w:rsidR="00747709" w:rsidRDefault="008E7A4C" w:rsidP="00A20EC5">
      <w:pPr>
        <w:tabs>
          <w:tab w:val="left" w:pos="993"/>
        </w:tabs>
        <w:spacing w:line="360" w:lineRule="auto"/>
        <w:jc w:val="both"/>
        <w:rPr>
          <w:b/>
        </w:rPr>
      </w:pPr>
      <w:r>
        <w:rPr>
          <w:color w:val="000000" w:themeColor="text1"/>
        </w:rPr>
        <w:t xml:space="preserve">    </w:t>
      </w:r>
      <w:r w:rsidR="003408B4" w:rsidRPr="00BB35A1">
        <w:rPr>
          <w:color w:val="000000" w:themeColor="text1"/>
        </w:rPr>
        <w:t xml:space="preserve">Sprendimo projektas </w:t>
      </w:r>
      <w:bookmarkEnd w:id="4"/>
      <w:r w:rsidR="003408B4" w:rsidRPr="00BB35A1">
        <w:rPr>
          <w:color w:val="000000" w:themeColor="text1"/>
        </w:rPr>
        <w:t xml:space="preserve">parengtas </w:t>
      </w:r>
      <w:r w:rsidR="003408B4">
        <w:rPr>
          <w:color w:val="000000" w:themeColor="text1"/>
        </w:rPr>
        <w:t xml:space="preserve">siekiant </w:t>
      </w:r>
      <w:r w:rsidR="003408B4">
        <w:t>p</w:t>
      </w:r>
      <w:r w:rsidR="00A20EC5">
        <w:t>atvirtinti Anykščių rajono savivaldybės kultūros tarybos nuostatus</w:t>
      </w:r>
      <w:r w:rsidR="003408B4">
        <w:t xml:space="preserve"> ir s</w:t>
      </w:r>
      <w:r w:rsidR="00A20EC5">
        <w:t>udaryti Anykščių rajono savivaldybės kultūros tarybą Anykščių rajono savivaldybės tarybos</w:t>
      </w:r>
      <w:r w:rsidR="00E66038">
        <w:t xml:space="preserve"> 2023–2027 m.</w:t>
      </w:r>
      <w:r w:rsidR="00A20EC5">
        <w:t xml:space="preserve"> kadencijos laikotarpiui</w:t>
      </w:r>
      <w:r w:rsidR="003408B4">
        <w:t>.</w:t>
      </w:r>
      <w:r w:rsidR="00B5249D">
        <w:t xml:space="preserve"> </w:t>
      </w:r>
      <w:r w:rsidR="00B5249D" w:rsidRPr="00B5249D">
        <w:t>Patvirtintos sudėties  Anykščių rajono savivaldybės kultūros taryba galės vykdyti savo veiklą: teikti siūlymus Anykščių rajono savivaldybė tarybai dėl aktualaus Kultūros tarybos nuostatų atnaujinimo, teikti rekomendacijas Tarybai dėl kultūros premij</w:t>
      </w:r>
      <w:r w:rsidR="00B5249D">
        <w:t>ų</w:t>
      </w:r>
      <w:r w:rsidR="00B5249D" w:rsidRPr="00B5249D">
        <w:t xml:space="preserve"> skyrimo, analizuoti bei teikti pasiūlymus dėl Anykščių kultūros politikos ar strateginių gairių.</w:t>
      </w:r>
    </w:p>
    <w:p w14:paraId="70370984" w14:textId="77777777" w:rsidR="00747709" w:rsidRDefault="00747709" w:rsidP="00747709">
      <w:pPr>
        <w:spacing w:line="360" w:lineRule="auto"/>
        <w:jc w:val="both"/>
        <w:rPr>
          <w:b/>
        </w:rPr>
      </w:pPr>
      <w:r>
        <w:rPr>
          <w:rFonts w:eastAsia="Calibri"/>
          <w:b/>
        </w:rPr>
        <w:t xml:space="preserve">2. </w:t>
      </w:r>
      <w:r>
        <w:rPr>
          <w:b/>
        </w:rPr>
        <w:t>Siūlomos teisinio reguliavimo nuostatos ir laukiami rezultatai:</w:t>
      </w:r>
    </w:p>
    <w:p w14:paraId="4CA4DA32" w14:textId="74F5B7F1" w:rsidR="00A20EC5" w:rsidRPr="008E7A4C" w:rsidRDefault="008E7A4C" w:rsidP="008E7A4C">
      <w:pPr>
        <w:shd w:val="clear" w:color="auto" w:fill="FFFFFF"/>
        <w:spacing w:line="360" w:lineRule="auto"/>
        <w:jc w:val="both"/>
      </w:pPr>
      <w:r>
        <w:rPr>
          <w:rFonts w:ascii="TimesLT" w:hAnsi="TimesLT"/>
          <w:color w:val="000000"/>
          <w:lang w:eastAsia="ar-SA"/>
        </w:rPr>
        <w:t xml:space="preserve">    </w:t>
      </w:r>
      <w:r w:rsidR="00747709">
        <w:rPr>
          <w:rFonts w:ascii="TimesLT" w:hAnsi="TimesLT"/>
          <w:color w:val="000000"/>
          <w:lang w:eastAsia="ar-SA"/>
        </w:rPr>
        <w:t xml:space="preserve">Patvirtinus </w:t>
      </w:r>
      <w:r w:rsidR="00A20EC5" w:rsidRPr="00A20EC5">
        <w:rPr>
          <w:bCs/>
          <w:caps/>
        </w:rPr>
        <w:fldChar w:fldCharType="begin"/>
      </w:r>
      <w:r w:rsidR="00A20EC5" w:rsidRPr="00A20EC5">
        <w:rPr>
          <w:bCs/>
          <w:caps/>
        </w:rPr>
        <w:instrText xml:space="preserve"> FILLIN "Pavadinimas" \* MERGEFORMAT </w:instrText>
      </w:r>
      <w:r w:rsidR="00A20EC5" w:rsidRPr="00A20EC5">
        <w:rPr>
          <w:bCs/>
          <w:caps/>
        </w:rPr>
        <w:fldChar w:fldCharType="separate"/>
      </w:r>
      <w:r w:rsidR="00A20EC5">
        <w:rPr>
          <w:bCs/>
        </w:rPr>
        <w:t>A</w:t>
      </w:r>
      <w:r w:rsidR="00A20EC5" w:rsidRPr="00A20EC5">
        <w:rPr>
          <w:bCs/>
        </w:rPr>
        <w:t>nykščių rajono savivaldybės kultūros tarybos nuostat</w:t>
      </w:r>
      <w:r w:rsidR="00A20EC5">
        <w:rPr>
          <w:bCs/>
        </w:rPr>
        <w:t>us</w:t>
      </w:r>
      <w:r w:rsidR="00A20EC5" w:rsidRPr="00A20EC5">
        <w:rPr>
          <w:bCs/>
        </w:rPr>
        <w:t xml:space="preserve"> ir  </w:t>
      </w:r>
      <w:r w:rsidR="00A20EC5" w:rsidRPr="00A20EC5">
        <w:rPr>
          <w:bCs/>
        </w:rPr>
        <w:fldChar w:fldCharType="end"/>
      </w:r>
      <w:r w:rsidR="00A20EC5">
        <w:rPr>
          <w:bCs/>
        </w:rPr>
        <w:t>A</w:t>
      </w:r>
      <w:r w:rsidR="00A20EC5" w:rsidRPr="00A20EC5">
        <w:rPr>
          <w:bCs/>
        </w:rPr>
        <w:t>nykščių rajono savivaldybės kultūros tarybos sud</w:t>
      </w:r>
      <w:r w:rsidR="00A20EC5">
        <w:rPr>
          <w:bCs/>
        </w:rPr>
        <w:t>ėtį</w:t>
      </w:r>
      <w:r>
        <w:rPr>
          <w:bCs/>
        </w:rPr>
        <w:t xml:space="preserve">, ši taryba galės pradėti savo veiklą. </w:t>
      </w:r>
      <w:r w:rsidRPr="00E223E4">
        <w:t>Kultūros taryba yra visuomeninė patariančioji institucija, kuri atlieka konsultanto funkcijas, padeda spręsti Anykščių rajono kultūros plėtros klausimus bei formuoti Anykščių rajono savivaldybės</w:t>
      </w:r>
      <w:r>
        <w:t xml:space="preserve"> </w:t>
      </w:r>
      <w:r w:rsidRPr="00E223E4">
        <w:t>kultūros politiką.</w:t>
      </w:r>
    </w:p>
    <w:p w14:paraId="46A93350" w14:textId="6B53850E" w:rsidR="00747709" w:rsidRDefault="00747709" w:rsidP="00A20EC5">
      <w:pPr>
        <w:spacing w:line="360" w:lineRule="auto"/>
        <w:rPr>
          <w:b/>
        </w:rPr>
      </w:pPr>
      <w:r>
        <w:rPr>
          <w:b/>
        </w:rPr>
        <w:t>3. Lėšų poreikis ir šaltiniai:</w:t>
      </w:r>
    </w:p>
    <w:p w14:paraId="64224F70" w14:textId="3C86BD66" w:rsidR="00747709" w:rsidRDefault="00747709" w:rsidP="00747709">
      <w:pPr>
        <w:spacing w:line="360" w:lineRule="auto"/>
        <w:jc w:val="both"/>
      </w:pPr>
      <w:r>
        <w:t xml:space="preserve">    Nereikia.</w:t>
      </w:r>
    </w:p>
    <w:p w14:paraId="134E718E" w14:textId="77777777" w:rsidR="00747709" w:rsidRDefault="00747709" w:rsidP="00747709">
      <w:pPr>
        <w:spacing w:line="360" w:lineRule="auto"/>
        <w:jc w:val="both"/>
        <w:rPr>
          <w:b/>
        </w:rPr>
      </w:pPr>
      <w:r>
        <w:rPr>
          <w:b/>
        </w:rPr>
        <w:t>4. Numatomo teisinio reguliavimo poveikio vertinimo rezultatai, galimos neigiamos priimto sprendimo pasekmės ir kokių priemonių reikėtų imtis, kad tokių pasekmių būtų išvengta:</w:t>
      </w:r>
    </w:p>
    <w:p w14:paraId="4366FD59" w14:textId="22962F93" w:rsidR="00747709" w:rsidRDefault="00747709" w:rsidP="00747709">
      <w:pPr>
        <w:spacing w:line="360" w:lineRule="auto"/>
        <w:jc w:val="both"/>
      </w:pPr>
      <w:r>
        <w:t xml:space="preserve">     Teisinio reguliavimo poveikio vertinimo rezultatai nevertinami. </w:t>
      </w:r>
    </w:p>
    <w:p w14:paraId="611211FA" w14:textId="3A2DE995" w:rsidR="00747709" w:rsidRDefault="00747709" w:rsidP="00747709">
      <w:pPr>
        <w:spacing w:line="360" w:lineRule="auto"/>
        <w:jc w:val="both"/>
      </w:pPr>
      <w:r>
        <w:t xml:space="preserve">     Neigiamų priimto sprendimo pasekmių nenumatoma.</w:t>
      </w:r>
    </w:p>
    <w:p w14:paraId="1C42BA74" w14:textId="77777777" w:rsidR="00931F78" w:rsidRDefault="00747709" w:rsidP="00931F78">
      <w:pPr>
        <w:spacing w:line="360" w:lineRule="auto"/>
        <w:jc w:val="both"/>
        <w:rPr>
          <w:b/>
        </w:rPr>
      </w:pPr>
      <w:r>
        <w:rPr>
          <w:b/>
        </w:rPr>
        <w:t>5. Kokius teisės aktus būtina priimti, kokius galiojančius teisės aktus reikia pakeisti ar pripažinti netekusiais galios – kas ir kada juos turėtų priimti</w:t>
      </w:r>
    </w:p>
    <w:p w14:paraId="330C16EB" w14:textId="25C524CD" w:rsidR="00747709" w:rsidRPr="00931F78" w:rsidRDefault="00931F78" w:rsidP="00747709">
      <w:pPr>
        <w:spacing w:line="360" w:lineRule="auto"/>
        <w:jc w:val="both"/>
        <w:rPr>
          <w:b/>
        </w:rPr>
      </w:pPr>
      <w:r>
        <w:t xml:space="preserve">     Pripažinti netekusiu galios Anykščių rajono savivaldybės tarybos 2019 m. liepos 25 d. sprendimą </w:t>
      </w:r>
      <w:r w:rsidRPr="000217C1">
        <w:t>Nr. 1-TS-</w:t>
      </w:r>
      <w:r>
        <w:t>248</w:t>
      </w:r>
      <w:r w:rsidRPr="000217C1">
        <w:t xml:space="preserve"> </w:t>
      </w:r>
      <w:r>
        <w:t xml:space="preserve">,,Dėl Anykščių rajono savivaldybės kultūros tarybos nuostatų patvirtinimo ir  Anykščių rajono savivaldybės kultūros tarybos sudarymo“ su visais pakeitimais </w:t>
      </w:r>
      <w:r w:rsidRPr="00B52969">
        <w:t>ir papildymais.</w:t>
      </w:r>
    </w:p>
    <w:p w14:paraId="71D805FE" w14:textId="77777777" w:rsidR="00747709" w:rsidRDefault="00747709" w:rsidP="00747709">
      <w:pPr>
        <w:spacing w:line="360" w:lineRule="auto"/>
        <w:jc w:val="both"/>
        <w:rPr>
          <w:b/>
        </w:rPr>
      </w:pPr>
      <w:r>
        <w:rPr>
          <w:b/>
        </w:rPr>
        <w:t>6. Sprendimo įgyvendinimo terminai – kas, ką ir kada turėtų atlikti:</w:t>
      </w:r>
    </w:p>
    <w:p w14:paraId="0922CE74" w14:textId="709EB6E9" w:rsidR="008E7A4C" w:rsidRPr="008E7A4C" w:rsidRDefault="008E7A4C" w:rsidP="008E7A4C">
      <w:pPr>
        <w:shd w:val="clear" w:color="auto" w:fill="FFFFFF"/>
        <w:spacing w:line="360" w:lineRule="auto"/>
        <w:jc w:val="both"/>
      </w:pPr>
      <w:r>
        <w:t xml:space="preserve">    Anykščių rajono savivaldybės kultūros taryba nuo sprendimo įsigaliojimo iki  Anykščių rajono savivaldybės tarybos kadencijos laikotarpio pabaigos vykdo veiklą, reglamentuotą A</w:t>
      </w:r>
      <w:r w:rsidRPr="008E7A4C">
        <w:t>nykščių rajono savivaldybės kultūros tarybos nuostat</w:t>
      </w:r>
      <w:r>
        <w:t>uose, tvirtinamuose šiuo sprendimu.</w:t>
      </w:r>
    </w:p>
    <w:p w14:paraId="27287BCC" w14:textId="77777777" w:rsidR="00747709" w:rsidRDefault="00747709" w:rsidP="00747709">
      <w:pPr>
        <w:spacing w:line="360" w:lineRule="auto"/>
        <w:jc w:val="both"/>
        <w:rPr>
          <w:b/>
        </w:rPr>
      </w:pPr>
      <w:r>
        <w:rPr>
          <w:b/>
        </w:rPr>
        <w:t>7. Sprendimo projekto rengimo metu gauti specialistų vertinimai ir išvados:</w:t>
      </w:r>
    </w:p>
    <w:p w14:paraId="57220E96" w14:textId="77777777" w:rsidR="00747709" w:rsidRDefault="00747709" w:rsidP="00747709">
      <w:pPr>
        <w:spacing w:line="360" w:lineRule="auto"/>
        <w:jc w:val="both"/>
      </w:pPr>
      <w:r>
        <w:t xml:space="preserve">      Negauti.</w:t>
      </w:r>
    </w:p>
    <w:p w14:paraId="5096634A" w14:textId="77777777" w:rsidR="00747709" w:rsidRDefault="00747709" w:rsidP="00747709">
      <w:pPr>
        <w:spacing w:line="360" w:lineRule="auto"/>
        <w:rPr>
          <w:b/>
        </w:rPr>
      </w:pPr>
      <w:r>
        <w:rPr>
          <w:b/>
        </w:rPr>
        <w:t>8. Kiti reikalingi pagrindimai, skaičiavimai ir paaiškinimai:</w:t>
      </w:r>
    </w:p>
    <w:p w14:paraId="346BDCB5" w14:textId="0477C30C" w:rsidR="00747709" w:rsidRDefault="00747709" w:rsidP="00747709">
      <w:pPr>
        <w:spacing w:line="360" w:lineRule="auto"/>
      </w:pPr>
      <w:r>
        <w:t xml:space="preserve">      </w:t>
      </w:r>
      <w:r w:rsidR="00A20EC5">
        <w:t xml:space="preserve">Pridedami </w:t>
      </w:r>
      <w:r w:rsidR="008E7A4C">
        <w:t xml:space="preserve">Kultūros tarybos narių </w:t>
      </w:r>
      <w:r w:rsidR="00A20EC5">
        <w:t>delegavimo raštai ir sutikimai.</w:t>
      </w:r>
    </w:p>
    <w:p w14:paraId="28FEE8E4" w14:textId="77777777" w:rsidR="00747709" w:rsidRDefault="00747709" w:rsidP="00747709">
      <w:pPr>
        <w:spacing w:line="360" w:lineRule="auto"/>
      </w:pPr>
      <w:r>
        <w:rPr>
          <w:b/>
        </w:rPr>
        <w:t>9. Sprendimo projekto iniciatoriai ir rengėjai, pranešėjas:</w:t>
      </w:r>
      <w:r>
        <w:t xml:space="preserve"> </w:t>
      </w:r>
    </w:p>
    <w:p w14:paraId="56394433" w14:textId="46FDD3AF" w:rsidR="00747709" w:rsidRDefault="00747709" w:rsidP="00747709">
      <w:pPr>
        <w:spacing w:line="360" w:lineRule="auto"/>
      </w:pPr>
      <w:r>
        <w:t xml:space="preserve">     Iniciatorius – </w:t>
      </w:r>
      <w:r w:rsidR="008E7A4C">
        <w:t>Anykščių rajono savivaldybės meras.</w:t>
      </w:r>
    </w:p>
    <w:p w14:paraId="6DFA3C67" w14:textId="743AF6CC" w:rsidR="00747709" w:rsidRDefault="00747709" w:rsidP="00747709">
      <w:pPr>
        <w:spacing w:line="360" w:lineRule="auto"/>
      </w:pPr>
      <w:r>
        <w:t xml:space="preserve">     Projekto rengėja – </w:t>
      </w:r>
      <w:r w:rsidR="00B5249D" w:rsidRPr="00B5249D">
        <w:t>Kristina Jakubauskaitė-Veršelienė, Kultūros, turizmo ir komunikacijos skyriaus vedėja.</w:t>
      </w:r>
    </w:p>
    <w:p w14:paraId="33EC407E" w14:textId="77777777" w:rsidR="00747709" w:rsidRDefault="00747709" w:rsidP="00747709">
      <w:pPr>
        <w:spacing w:line="360" w:lineRule="auto"/>
      </w:pPr>
      <w:r>
        <w:t xml:space="preserve">     Projekto pranešėja – Kristina Jakubauskaitė-Veršelienė, Kultūros, turizmo ir komunikacijos skyriaus vedėja.</w:t>
      </w:r>
    </w:p>
    <w:p w14:paraId="0972EC08" w14:textId="77777777" w:rsidR="00747709" w:rsidRDefault="00747709" w:rsidP="00747709">
      <w:pPr>
        <w:spacing w:line="360" w:lineRule="auto"/>
      </w:pPr>
      <w:r>
        <w:t>.</w:t>
      </w:r>
    </w:p>
    <w:p w14:paraId="18D5A29C" w14:textId="77777777" w:rsidR="00747709" w:rsidRDefault="00747709" w:rsidP="00747709">
      <w:pPr>
        <w:spacing w:line="360" w:lineRule="auto"/>
        <w:rPr>
          <w:b/>
        </w:rPr>
      </w:pPr>
    </w:p>
    <w:p w14:paraId="56CBFAE2" w14:textId="77777777" w:rsidR="00747709" w:rsidRDefault="00747709" w:rsidP="00747709">
      <w:pPr>
        <w:spacing w:line="360" w:lineRule="auto"/>
        <w:rPr>
          <w:b/>
        </w:rPr>
      </w:pPr>
    </w:p>
    <w:p w14:paraId="6A64A37D" w14:textId="77777777" w:rsidR="00747709" w:rsidRDefault="00747709" w:rsidP="00747709">
      <w:pPr>
        <w:spacing w:line="360" w:lineRule="auto"/>
        <w:rPr>
          <w:b/>
        </w:rPr>
      </w:pPr>
    </w:p>
    <w:p w14:paraId="31E0E820" w14:textId="77777777" w:rsidR="00747709" w:rsidRDefault="00747709" w:rsidP="00747709">
      <w:pPr>
        <w:spacing w:line="360" w:lineRule="auto"/>
        <w:rPr>
          <w:b/>
        </w:rPr>
      </w:pPr>
    </w:p>
    <w:p w14:paraId="1C35D4D1" w14:textId="77777777" w:rsidR="00747709" w:rsidRDefault="00747709" w:rsidP="00747709">
      <w:pPr>
        <w:spacing w:line="360" w:lineRule="auto"/>
        <w:rPr>
          <w:b/>
        </w:rPr>
      </w:pPr>
    </w:p>
    <w:p w14:paraId="58320A73" w14:textId="77777777" w:rsidR="00747709" w:rsidRDefault="00747709" w:rsidP="00747709">
      <w:pPr>
        <w:spacing w:line="360" w:lineRule="auto"/>
        <w:rPr>
          <w:b/>
        </w:rPr>
      </w:pPr>
    </w:p>
    <w:p w14:paraId="12C7C448" w14:textId="77777777" w:rsidR="00747709" w:rsidRDefault="00747709" w:rsidP="00747709">
      <w:pPr>
        <w:spacing w:line="360" w:lineRule="auto"/>
        <w:rPr>
          <w:b/>
        </w:rPr>
      </w:pPr>
    </w:p>
    <w:p w14:paraId="5462450F" w14:textId="77777777" w:rsidR="00747709" w:rsidRDefault="00747709" w:rsidP="00D36D65">
      <w:pPr>
        <w:shd w:val="clear" w:color="auto" w:fill="FFFFFF"/>
        <w:jc w:val="both"/>
      </w:pPr>
    </w:p>
    <w:sectPr w:rsidR="00747709" w:rsidSect="003B5C95">
      <w:pgSz w:w="11906" w:h="16838" w:code="9"/>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47462"/>
    <w:multiLevelType w:val="hybridMultilevel"/>
    <w:tmpl w:val="806E620E"/>
    <w:lvl w:ilvl="0" w:tplc="D69EF570">
      <w:start w:val="12"/>
      <w:numFmt w:val="upp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0D176636"/>
    <w:multiLevelType w:val="hybridMultilevel"/>
    <w:tmpl w:val="46B87B24"/>
    <w:lvl w:ilvl="0" w:tplc="420638E6">
      <w:start w:val="12"/>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 w15:restartNumberingAfterBreak="0">
    <w:nsid w:val="10955A27"/>
    <w:multiLevelType w:val="hybridMultilevel"/>
    <w:tmpl w:val="9C363ACA"/>
    <w:lvl w:ilvl="0" w:tplc="04270015">
      <w:start w:val="1"/>
      <w:numFmt w:val="upp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11423D0F"/>
    <w:multiLevelType w:val="hybridMultilevel"/>
    <w:tmpl w:val="E5384ABA"/>
    <w:lvl w:ilvl="0" w:tplc="86E22F52">
      <w:start w:val="6"/>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1D160DE5"/>
    <w:multiLevelType w:val="hybridMultilevel"/>
    <w:tmpl w:val="E3F023E2"/>
    <w:lvl w:ilvl="0" w:tplc="7F624240">
      <w:start w:val="20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106634"/>
    <w:multiLevelType w:val="hybridMultilevel"/>
    <w:tmpl w:val="3B768C88"/>
    <w:lvl w:ilvl="0" w:tplc="FFFFFFFF">
      <w:start w:val="1"/>
      <w:numFmt w:val="decimal"/>
      <w:lvlText w:val="%1."/>
      <w:lvlJc w:val="left"/>
      <w:pPr>
        <w:ind w:left="1455" w:hanging="1035"/>
      </w:pPr>
    </w:lvl>
    <w:lvl w:ilvl="1" w:tplc="FFFFFFFF">
      <w:start w:val="1"/>
      <w:numFmt w:val="lowerLetter"/>
      <w:lvlText w:val="%2."/>
      <w:lvlJc w:val="left"/>
      <w:pPr>
        <w:ind w:left="1500" w:hanging="360"/>
      </w:pPr>
    </w:lvl>
    <w:lvl w:ilvl="2" w:tplc="FFFFFFFF">
      <w:start w:val="1"/>
      <w:numFmt w:val="lowerRoman"/>
      <w:lvlText w:val="%3."/>
      <w:lvlJc w:val="right"/>
      <w:pPr>
        <w:ind w:left="2220" w:hanging="180"/>
      </w:pPr>
    </w:lvl>
    <w:lvl w:ilvl="3" w:tplc="FFFFFFFF">
      <w:start w:val="1"/>
      <w:numFmt w:val="decimal"/>
      <w:lvlText w:val="%4."/>
      <w:lvlJc w:val="left"/>
      <w:pPr>
        <w:ind w:left="2940" w:hanging="360"/>
      </w:pPr>
    </w:lvl>
    <w:lvl w:ilvl="4" w:tplc="FFFFFFFF">
      <w:start w:val="1"/>
      <w:numFmt w:val="lowerLetter"/>
      <w:lvlText w:val="%5."/>
      <w:lvlJc w:val="left"/>
      <w:pPr>
        <w:ind w:left="3660" w:hanging="360"/>
      </w:pPr>
    </w:lvl>
    <w:lvl w:ilvl="5" w:tplc="FFFFFFFF">
      <w:start w:val="1"/>
      <w:numFmt w:val="lowerRoman"/>
      <w:lvlText w:val="%6."/>
      <w:lvlJc w:val="right"/>
      <w:pPr>
        <w:ind w:left="4380" w:hanging="180"/>
      </w:pPr>
    </w:lvl>
    <w:lvl w:ilvl="6" w:tplc="FFFFFFFF">
      <w:start w:val="1"/>
      <w:numFmt w:val="decimal"/>
      <w:lvlText w:val="%7."/>
      <w:lvlJc w:val="left"/>
      <w:pPr>
        <w:ind w:left="5100" w:hanging="360"/>
      </w:pPr>
    </w:lvl>
    <w:lvl w:ilvl="7" w:tplc="FFFFFFFF">
      <w:start w:val="1"/>
      <w:numFmt w:val="lowerLetter"/>
      <w:lvlText w:val="%8."/>
      <w:lvlJc w:val="left"/>
      <w:pPr>
        <w:ind w:left="5820" w:hanging="360"/>
      </w:pPr>
    </w:lvl>
    <w:lvl w:ilvl="8" w:tplc="FFFFFFFF">
      <w:start w:val="1"/>
      <w:numFmt w:val="lowerRoman"/>
      <w:lvlText w:val="%9."/>
      <w:lvlJc w:val="right"/>
      <w:pPr>
        <w:ind w:left="6540" w:hanging="180"/>
      </w:pPr>
    </w:lvl>
  </w:abstractNum>
  <w:abstractNum w:abstractNumId="6" w15:restartNumberingAfterBreak="0">
    <w:nsid w:val="30491C58"/>
    <w:multiLevelType w:val="hybridMultilevel"/>
    <w:tmpl w:val="3B768C88"/>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7" w15:restartNumberingAfterBreak="0">
    <w:nsid w:val="39116EF8"/>
    <w:multiLevelType w:val="hybridMultilevel"/>
    <w:tmpl w:val="4BF0B70A"/>
    <w:lvl w:ilvl="0" w:tplc="6130C392">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D482F7C"/>
    <w:multiLevelType w:val="hybridMultilevel"/>
    <w:tmpl w:val="AB8CB0B6"/>
    <w:lvl w:ilvl="0" w:tplc="04270015">
      <w:start w:val="12"/>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E341C95"/>
    <w:multiLevelType w:val="hybridMultilevel"/>
    <w:tmpl w:val="554CC8BC"/>
    <w:lvl w:ilvl="0" w:tplc="14485F02">
      <w:start w:val="15"/>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0" w15:restartNumberingAfterBreak="0">
    <w:nsid w:val="43A0029B"/>
    <w:multiLevelType w:val="hybridMultilevel"/>
    <w:tmpl w:val="AAE21B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4622FCC"/>
    <w:multiLevelType w:val="hybridMultilevel"/>
    <w:tmpl w:val="EFE233A2"/>
    <w:lvl w:ilvl="0" w:tplc="E3C6B5A8">
      <w:start w:val="1"/>
      <w:numFmt w:val="decimal"/>
      <w:lvlText w:val="%1."/>
      <w:lvlJc w:val="left"/>
      <w:pPr>
        <w:ind w:left="1455" w:hanging="1035"/>
      </w:pPr>
    </w:lvl>
    <w:lvl w:ilvl="1" w:tplc="04270019">
      <w:start w:val="1"/>
      <w:numFmt w:val="lowerLetter"/>
      <w:lvlText w:val="%2."/>
      <w:lvlJc w:val="left"/>
      <w:pPr>
        <w:ind w:left="1500" w:hanging="360"/>
      </w:pPr>
    </w:lvl>
    <w:lvl w:ilvl="2" w:tplc="0427001B">
      <w:start w:val="1"/>
      <w:numFmt w:val="lowerRoman"/>
      <w:lvlText w:val="%3."/>
      <w:lvlJc w:val="right"/>
      <w:pPr>
        <w:ind w:left="2220" w:hanging="180"/>
      </w:pPr>
    </w:lvl>
    <w:lvl w:ilvl="3" w:tplc="0427000F">
      <w:start w:val="1"/>
      <w:numFmt w:val="decimal"/>
      <w:lvlText w:val="%4."/>
      <w:lvlJc w:val="left"/>
      <w:pPr>
        <w:ind w:left="2940" w:hanging="360"/>
      </w:pPr>
    </w:lvl>
    <w:lvl w:ilvl="4" w:tplc="04270019">
      <w:start w:val="1"/>
      <w:numFmt w:val="lowerLetter"/>
      <w:lvlText w:val="%5."/>
      <w:lvlJc w:val="left"/>
      <w:pPr>
        <w:ind w:left="3660" w:hanging="360"/>
      </w:pPr>
    </w:lvl>
    <w:lvl w:ilvl="5" w:tplc="0427001B">
      <w:start w:val="1"/>
      <w:numFmt w:val="lowerRoman"/>
      <w:lvlText w:val="%6."/>
      <w:lvlJc w:val="right"/>
      <w:pPr>
        <w:ind w:left="4380" w:hanging="180"/>
      </w:pPr>
    </w:lvl>
    <w:lvl w:ilvl="6" w:tplc="0427000F">
      <w:start w:val="1"/>
      <w:numFmt w:val="decimal"/>
      <w:lvlText w:val="%7."/>
      <w:lvlJc w:val="left"/>
      <w:pPr>
        <w:ind w:left="5100" w:hanging="360"/>
      </w:pPr>
    </w:lvl>
    <w:lvl w:ilvl="7" w:tplc="04270019">
      <w:start w:val="1"/>
      <w:numFmt w:val="lowerLetter"/>
      <w:lvlText w:val="%8."/>
      <w:lvlJc w:val="left"/>
      <w:pPr>
        <w:ind w:left="5820" w:hanging="360"/>
      </w:pPr>
    </w:lvl>
    <w:lvl w:ilvl="8" w:tplc="0427001B">
      <w:start w:val="1"/>
      <w:numFmt w:val="lowerRoman"/>
      <w:lvlText w:val="%9."/>
      <w:lvlJc w:val="right"/>
      <w:pPr>
        <w:ind w:left="6540" w:hanging="180"/>
      </w:pPr>
    </w:lvl>
  </w:abstractNum>
  <w:abstractNum w:abstractNumId="12" w15:restartNumberingAfterBreak="0">
    <w:nsid w:val="48FB017D"/>
    <w:multiLevelType w:val="hybridMultilevel"/>
    <w:tmpl w:val="3B768C88"/>
    <w:lvl w:ilvl="0" w:tplc="FFFFFFFF">
      <w:start w:val="1"/>
      <w:numFmt w:val="decimal"/>
      <w:lvlText w:val="%1."/>
      <w:lvlJc w:val="left"/>
      <w:pPr>
        <w:ind w:left="1455" w:hanging="1035"/>
      </w:pPr>
    </w:lvl>
    <w:lvl w:ilvl="1" w:tplc="FFFFFFFF">
      <w:start w:val="1"/>
      <w:numFmt w:val="lowerLetter"/>
      <w:lvlText w:val="%2."/>
      <w:lvlJc w:val="left"/>
      <w:pPr>
        <w:ind w:left="1500" w:hanging="360"/>
      </w:pPr>
    </w:lvl>
    <w:lvl w:ilvl="2" w:tplc="FFFFFFFF">
      <w:start w:val="1"/>
      <w:numFmt w:val="lowerRoman"/>
      <w:lvlText w:val="%3."/>
      <w:lvlJc w:val="right"/>
      <w:pPr>
        <w:ind w:left="2220" w:hanging="180"/>
      </w:pPr>
    </w:lvl>
    <w:lvl w:ilvl="3" w:tplc="FFFFFFFF">
      <w:start w:val="1"/>
      <w:numFmt w:val="decimal"/>
      <w:lvlText w:val="%4."/>
      <w:lvlJc w:val="left"/>
      <w:pPr>
        <w:ind w:left="2940" w:hanging="360"/>
      </w:pPr>
    </w:lvl>
    <w:lvl w:ilvl="4" w:tplc="FFFFFFFF">
      <w:start w:val="1"/>
      <w:numFmt w:val="lowerLetter"/>
      <w:lvlText w:val="%5."/>
      <w:lvlJc w:val="left"/>
      <w:pPr>
        <w:ind w:left="3660" w:hanging="360"/>
      </w:pPr>
    </w:lvl>
    <w:lvl w:ilvl="5" w:tplc="FFFFFFFF">
      <w:start w:val="1"/>
      <w:numFmt w:val="lowerRoman"/>
      <w:lvlText w:val="%6."/>
      <w:lvlJc w:val="right"/>
      <w:pPr>
        <w:ind w:left="4380" w:hanging="180"/>
      </w:pPr>
    </w:lvl>
    <w:lvl w:ilvl="6" w:tplc="FFFFFFFF">
      <w:start w:val="1"/>
      <w:numFmt w:val="decimal"/>
      <w:lvlText w:val="%7."/>
      <w:lvlJc w:val="left"/>
      <w:pPr>
        <w:ind w:left="5100" w:hanging="360"/>
      </w:pPr>
    </w:lvl>
    <w:lvl w:ilvl="7" w:tplc="FFFFFFFF">
      <w:start w:val="1"/>
      <w:numFmt w:val="lowerLetter"/>
      <w:lvlText w:val="%8."/>
      <w:lvlJc w:val="left"/>
      <w:pPr>
        <w:ind w:left="5820" w:hanging="360"/>
      </w:pPr>
    </w:lvl>
    <w:lvl w:ilvl="8" w:tplc="FFFFFFFF">
      <w:start w:val="1"/>
      <w:numFmt w:val="lowerRoman"/>
      <w:lvlText w:val="%9."/>
      <w:lvlJc w:val="right"/>
      <w:pPr>
        <w:ind w:left="6540" w:hanging="180"/>
      </w:pPr>
    </w:lvl>
  </w:abstractNum>
  <w:abstractNum w:abstractNumId="13" w15:restartNumberingAfterBreak="0">
    <w:nsid w:val="4CB45B7E"/>
    <w:multiLevelType w:val="hybridMultilevel"/>
    <w:tmpl w:val="57E6768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4" w15:restartNumberingAfterBreak="0">
    <w:nsid w:val="571B7DBF"/>
    <w:multiLevelType w:val="hybridMultilevel"/>
    <w:tmpl w:val="B11021AC"/>
    <w:lvl w:ilvl="0" w:tplc="0409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71B34335"/>
    <w:multiLevelType w:val="multilevel"/>
    <w:tmpl w:val="37260008"/>
    <w:lvl w:ilvl="0">
      <w:start w:val="1"/>
      <w:numFmt w:val="decimal"/>
      <w:lvlText w:val="%1."/>
      <w:lvlJc w:val="left"/>
      <w:pPr>
        <w:tabs>
          <w:tab w:val="num" w:pos="1353"/>
        </w:tabs>
        <w:ind w:left="1353" w:hanging="360"/>
      </w:pPr>
      <w:rPr>
        <w:rFonts w:ascii="Times New Roman" w:eastAsia="Times New Roman" w:hAnsi="Times New Roman" w:cs="Times New Roman"/>
        <w:strike w:val="0"/>
        <w:dstrike w:val="0"/>
        <w:u w:val="none"/>
        <w:effect w:val="none"/>
      </w:rPr>
    </w:lvl>
    <w:lvl w:ilvl="1">
      <w:start w:val="1"/>
      <w:numFmt w:val="decimal"/>
      <w:lvlText w:val="%1.%2."/>
      <w:lvlJc w:val="left"/>
      <w:pPr>
        <w:tabs>
          <w:tab w:val="num" w:pos="792"/>
        </w:tabs>
        <w:ind w:left="792" w:hanging="432"/>
      </w:pPr>
      <w:rPr>
        <w:color w:val="auto"/>
      </w:r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7AD21434"/>
    <w:multiLevelType w:val="hybridMultilevel"/>
    <w:tmpl w:val="0DB8B2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7E1676B3"/>
    <w:multiLevelType w:val="hybridMultilevel"/>
    <w:tmpl w:val="5B3EE5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00356823">
    <w:abstractNumId w:val="6"/>
  </w:num>
  <w:num w:numId="2" w16cid:durableId="1425229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17917317">
    <w:abstractNumId w:val="7"/>
  </w:num>
  <w:num w:numId="4" w16cid:durableId="146089861">
    <w:abstractNumId w:val="10"/>
  </w:num>
  <w:num w:numId="5" w16cid:durableId="1948193065">
    <w:abstractNumId w:val="6"/>
  </w:num>
  <w:num w:numId="6" w16cid:durableId="130827554">
    <w:abstractNumId w:val="11"/>
  </w:num>
  <w:num w:numId="7" w16cid:durableId="689599341">
    <w:abstractNumId w:val="3"/>
  </w:num>
  <w:num w:numId="8" w16cid:durableId="1854564531">
    <w:abstractNumId w:val="1"/>
  </w:num>
  <w:num w:numId="9" w16cid:durableId="308368724">
    <w:abstractNumId w:val="9"/>
  </w:num>
  <w:num w:numId="10" w16cid:durableId="41439965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29888089">
    <w:abstractNumId w:val="0"/>
  </w:num>
  <w:num w:numId="12" w16cid:durableId="853689512">
    <w:abstractNumId w:val="8"/>
  </w:num>
  <w:num w:numId="13" w16cid:durableId="21016344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4946629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4993986">
    <w:abstractNumId w:val="4"/>
  </w:num>
  <w:num w:numId="16" w16cid:durableId="382557734">
    <w:abstractNumId w:val="17"/>
  </w:num>
  <w:num w:numId="17" w16cid:durableId="1437561163">
    <w:abstractNumId w:val="5"/>
  </w:num>
  <w:num w:numId="18" w16cid:durableId="619917085">
    <w:abstractNumId w:val="2"/>
  </w:num>
  <w:num w:numId="19" w16cid:durableId="258103980">
    <w:abstractNumId w:val="16"/>
  </w:num>
  <w:num w:numId="20" w16cid:durableId="64501016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attachedTemplate r:id="rId1"/>
  <w:defaultTabStop w:val="1296"/>
  <w:hyphenationZone w:val="396"/>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378"/>
    <w:rsid w:val="000177C9"/>
    <w:rsid w:val="000213FA"/>
    <w:rsid w:val="000217C1"/>
    <w:rsid w:val="00036F80"/>
    <w:rsid w:val="0006364D"/>
    <w:rsid w:val="00094A6B"/>
    <w:rsid w:val="000A4732"/>
    <w:rsid w:val="000B716F"/>
    <w:rsid w:val="000C3DB1"/>
    <w:rsid w:val="000D79BD"/>
    <w:rsid w:val="000D7C26"/>
    <w:rsid w:val="000E7D07"/>
    <w:rsid w:val="000F5767"/>
    <w:rsid w:val="001126E3"/>
    <w:rsid w:val="001335BD"/>
    <w:rsid w:val="001436FC"/>
    <w:rsid w:val="0015330F"/>
    <w:rsid w:val="0017700E"/>
    <w:rsid w:val="001B78B8"/>
    <w:rsid w:val="001D288A"/>
    <w:rsid w:val="001E0FF5"/>
    <w:rsid w:val="001F0841"/>
    <w:rsid w:val="001F4AB4"/>
    <w:rsid w:val="001F5351"/>
    <w:rsid w:val="002110B8"/>
    <w:rsid w:val="00212D9D"/>
    <w:rsid w:val="00213239"/>
    <w:rsid w:val="00223000"/>
    <w:rsid w:val="002425BE"/>
    <w:rsid w:val="002539E1"/>
    <w:rsid w:val="002648B7"/>
    <w:rsid w:val="00280E9B"/>
    <w:rsid w:val="0028559C"/>
    <w:rsid w:val="002C2CF2"/>
    <w:rsid w:val="002F6BE8"/>
    <w:rsid w:val="00331EDA"/>
    <w:rsid w:val="003346EA"/>
    <w:rsid w:val="003408B4"/>
    <w:rsid w:val="00375125"/>
    <w:rsid w:val="003943A5"/>
    <w:rsid w:val="003B5C95"/>
    <w:rsid w:val="00463BEC"/>
    <w:rsid w:val="00475ABC"/>
    <w:rsid w:val="00485736"/>
    <w:rsid w:val="00491654"/>
    <w:rsid w:val="00493E0E"/>
    <w:rsid w:val="00494E22"/>
    <w:rsid w:val="004C266E"/>
    <w:rsid w:val="004F521B"/>
    <w:rsid w:val="004F6442"/>
    <w:rsid w:val="00545801"/>
    <w:rsid w:val="00546D99"/>
    <w:rsid w:val="00546EBD"/>
    <w:rsid w:val="00556A37"/>
    <w:rsid w:val="00560455"/>
    <w:rsid w:val="00565EDD"/>
    <w:rsid w:val="005A0D12"/>
    <w:rsid w:val="005B5C9A"/>
    <w:rsid w:val="005C11E4"/>
    <w:rsid w:val="005C57C3"/>
    <w:rsid w:val="005D3C74"/>
    <w:rsid w:val="005D44A5"/>
    <w:rsid w:val="005D7601"/>
    <w:rsid w:val="005E2560"/>
    <w:rsid w:val="005F0673"/>
    <w:rsid w:val="00610ECA"/>
    <w:rsid w:val="0062057E"/>
    <w:rsid w:val="006A6081"/>
    <w:rsid w:val="006A6478"/>
    <w:rsid w:val="006B3676"/>
    <w:rsid w:val="006C0B79"/>
    <w:rsid w:val="006C5167"/>
    <w:rsid w:val="006E49CB"/>
    <w:rsid w:val="006F2F99"/>
    <w:rsid w:val="006F586B"/>
    <w:rsid w:val="00701715"/>
    <w:rsid w:val="007152E4"/>
    <w:rsid w:val="00743442"/>
    <w:rsid w:val="00747709"/>
    <w:rsid w:val="00762A86"/>
    <w:rsid w:val="00764A7F"/>
    <w:rsid w:val="00770BA1"/>
    <w:rsid w:val="00781283"/>
    <w:rsid w:val="0078481E"/>
    <w:rsid w:val="007962F6"/>
    <w:rsid w:val="007A09D3"/>
    <w:rsid w:val="007C6DDB"/>
    <w:rsid w:val="007E58D0"/>
    <w:rsid w:val="00815E52"/>
    <w:rsid w:val="008427E1"/>
    <w:rsid w:val="00853D5C"/>
    <w:rsid w:val="00873F2E"/>
    <w:rsid w:val="00891DE4"/>
    <w:rsid w:val="008A6245"/>
    <w:rsid w:val="008B4A19"/>
    <w:rsid w:val="008E4C0A"/>
    <w:rsid w:val="008E72E7"/>
    <w:rsid w:val="008E7A4C"/>
    <w:rsid w:val="009127FD"/>
    <w:rsid w:val="00931F78"/>
    <w:rsid w:val="009436C7"/>
    <w:rsid w:val="0095571C"/>
    <w:rsid w:val="00962431"/>
    <w:rsid w:val="00966577"/>
    <w:rsid w:val="009730B1"/>
    <w:rsid w:val="00975A1A"/>
    <w:rsid w:val="00983E64"/>
    <w:rsid w:val="009A1216"/>
    <w:rsid w:val="009B46FC"/>
    <w:rsid w:val="00A20EC5"/>
    <w:rsid w:val="00A42BBB"/>
    <w:rsid w:val="00A7146A"/>
    <w:rsid w:val="00A84057"/>
    <w:rsid w:val="00AC1853"/>
    <w:rsid w:val="00B25817"/>
    <w:rsid w:val="00B35663"/>
    <w:rsid w:val="00B43571"/>
    <w:rsid w:val="00B50489"/>
    <w:rsid w:val="00B5249D"/>
    <w:rsid w:val="00B52969"/>
    <w:rsid w:val="00B669D1"/>
    <w:rsid w:val="00BA7CD1"/>
    <w:rsid w:val="00BC30E7"/>
    <w:rsid w:val="00BE5FFF"/>
    <w:rsid w:val="00C146AF"/>
    <w:rsid w:val="00C27F48"/>
    <w:rsid w:val="00C4415F"/>
    <w:rsid w:val="00C96ABA"/>
    <w:rsid w:val="00C9742D"/>
    <w:rsid w:val="00CA2378"/>
    <w:rsid w:val="00CC51D1"/>
    <w:rsid w:val="00CE4A98"/>
    <w:rsid w:val="00D11862"/>
    <w:rsid w:val="00D318D8"/>
    <w:rsid w:val="00D36D65"/>
    <w:rsid w:val="00D57B9D"/>
    <w:rsid w:val="00D830D9"/>
    <w:rsid w:val="00DA0F0C"/>
    <w:rsid w:val="00DA5BBC"/>
    <w:rsid w:val="00DD0DEA"/>
    <w:rsid w:val="00E223E4"/>
    <w:rsid w:val="00E37828"/>
    <w:rsid w:val="00E426F2"/>
    <w:rsid w:val="00E52B04"/>
    <w:rsid w:val="00E66038"/>
    <w:rsid w:val="00E67A91"/>
    <w:rsid w:val="00EB6705"/>
    <w:rsid w:val="00F16DC3"/>
    <w:rsid w:val="00F2165E"/>
    <w:rsid w:val="00F3429F"/>
    <w:rsid w:val="00F3647E"/>
    <w:rsid w:val="00F43CD8"/>
    <w:rsid w:val="00F53E12"/>
    <w:rsid w:val="00F64EAC"/>
    <w:rsid w:val="00F77C29"/>
    <w:rsid w:val="00F92E1F"/>
    <w:rsid w:val="00FA5843"/>
    <w:rsid w:val="00FB31CB"/>
    <w:rsid w:val="00FD0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81854"/>
  <w15:chartTrackingRefBased/>
  <w15:docId w15:val="{97034934-D71D-4EF8-B8DD-6BC5F9762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A2378"/>
    <w:rPr>
      <w:rFonts w:eastAsia="Times New Roman"/>
      <w:sz w:val="24"/>
      <w:szCs w:val="24"/>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nhideWhenUsed/>
    <w:rsid w:val="004C266E"/>
    <w:rPr>
      <w:color w:val="0000FF"/>
      <w:u w:val="single"/>
    </w:rPr>
  </w:style>
  <w:style w:type="paragraph" w:styleId="Antrat">
    <w:name w:val="caption"/>
    <w:basedOn w:val="prastasis"/>
    <w:next w:val="prastasis"/>
    <w:unhideWhenUsed/>
    <w:qFormat/>
    <w:rsid w:val="00CA2378"/>
    <w:pPr>
      <w:jc w:val="center"/>
    </w:pPr>
    <w:rPr>
      <w:b/>
      <w:sz w:val="28"/>
      <w:szCs w:val="20"/>
    </w:rPr>
  </w:style>
  <w:style w:type="character" w:customStyle="1" w:styleId="Neapdorotaspaminjimas1">
    <w:name w:val="Neapdorotas paminėjimas1"/>
    <w:basedOn w:val="Numatytasispastraiposriftas"/>
    <w:uiPriority w:val="99"/>
    <w:semiHidden/>
    <w:unhideWhenUsed/>
    <w:rsid w:val="00A42BBB"/>
    <w:rPr>
      <w:color w:val="605E5C"/>
      <w:shd w:val="clear" w:color="auto" w:fill="E1DFDD"/>
    </w:rPr>
  </w:style>
  <w:style w:type="paragraph" w:styleId="Sraopastraipa">
    <w:name w:val="List Paragraph"/>
    <w:basedOn w:val="prastasis"/>
    <w:uiPriority w:val="34"/>
    <w:qFormat/>
    <w:rsid w:val="00280E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7250">
      <w:bodyDiv w:val="1"/>
      <w:marLeft w:val="0"/>
      <w:marRight w:val="0"/>
      <w:marTop w:val="0"/>
      <w:marBottom w:val="0"/>
      <w:divBdr>
        <w:top w:val="none" w:sz="0" w:space="0" w:color="auto"/>
        <w:left w:val="none" w:sz="0" w:space="0" w:color="auto"/>
        <w:bottom w:val="none" w:sz="0" w:space="0" w:color="auto"/>
        <w:right w:val="none" w:sz="0" w:space="0" w:color="auto"/>
      </w:divBdr>
    </w:div>
    <w:div w:id="350106358">
      <w:bodyDiv w:val="1"/>
      <w:marLeft w:val="0"/>
      <w:marRight w:val="0"/>
      <w:marTop w:val="0"/>
      <w:marBottom w:val="0"/>
      <w:divBdr>
        <w:top w:val="none" w:sz="0" w:space="0" w:color="auto"/>
        <w:left w:val="none" w:sz="0" w:space="0" w:color="auto"/>
        <w:bottom w:val="none" w:sz="0" w:space="0" w:color="auto"/>
        <w:right w:val="none" w:sz="0" w:space="0" w:color="auto"/>
      </w:divBdr>
    </w:div>
    <w:div w:id="362905408">
      <w:bodyDiv w:val="1"/>
      <w:marLeft w:val="0"/>
      <w:marRight w:val="0"/>
      <w:marTop w:val="0"/>
      <w:marBottom w:val="0"/>
      <w:divBdr>
        <w:top w:val="none" w:sz="0" w:space="0" w:color="auto"/>
        <w:left w:val="none" w:sz="0" w:space="0" w:color="auto"/>
        <w:bottom w:val="none" w:sz="0" w:space="0" w:color="auto"/>
        <w:right w:val="none" w:sz="0" w:space="0" w:color="auto"/>
      </w:divBdr>
    </w:div>
    <w:div w:id="732504625">
      <w:bodyDiv w:val="1"/>
      <w:marLeft w:val="0"/>
      <w:marRight w:val="0"/>
      <w:marTop w:val="0"/>
      <w:marBottom w:val="0"/>
      <w:divBdr>
        <w:top w:val="none" w:sz="0" w:space="0" w:color="auto"/>
        <w:left w:val="none" w:sz="0" w:space="0" w:color="auto"/>
        <w:bottom w:val="none" w:sz="0" w:space="0" w:color="auto"/>
        <w:right w:val="none" w:sz="0" w:space="0" w:color="auto"/>
      </w:divBdr>
    </w:div>
    <w:div w:id="797186662">
      <w:bodyDiv w:val="1"/>
      <w:marLeft w:val="0"/>
      <w:marRight w:val="0"/>
      <w:marTop w:val="0"/>
      <w:marBottom w:val="0"/>
      <w:divBdr>
        <w:top w:val="none" w:sz="0" w:space="0" w:color="auto"/>
        <w:left w:val="none" w:sz="0" w:space="0" w:color="auto"/>
        <w:bottom w:val="none" w:sz="0" w:space="0" w:color="auto"/>
        <w:right w:val="none" w:sz="0" w:space="0" w:color="auto"/>
      </w:divBdr>
    </w:div>
    <w:div w:id="864636508">
      <w:bodyDiv w:val="1"/>
      <w:marLeft w:val="0"/>
      <w:marRight w:val="0"/>
      <w:marTop w:val="0"/>
      <w:marBottom w:val="0"/>
      <w:divBdr>
        <w:top w:val="none" w:sz="0" w:space="0" w:color="auto"/>
        <w:left w:val="none" w:sz="0" w:space="0" w:color="auto"/>
        <w:bottom w:val="none" w:sz="0" w:space="0" w:color="auto"/>
        <w:right w:val="none" w:sz="0" w:space="0" w:color="auto"/>
      </w:divBdr>
    </w:div>
    <w:div w:id="1262488529">
      <w:bodyDiv w:val="1"/>
      <w:marLeft w:val="0"/>
      <w:marRight w:val="0"/>
      <w:marTop w:val="0"/>
      <w:marBottom w:val="0"/>
      <w:divBdr>
        <w:top w:val="none" w:sz="0" w:space="0" w:color="auto"/>
        <w:left w:val="none" w:sz="0" w:space="0" w:color="auto"/>
        <w:bottom w:val="none" w:sz="0" w:space="0" w:color="auto"/>
        <w:right w:val="none" w:sz="0" w:space="0" w:color="auto"/>
      </w:divBdr>
    </w:div>
    <w:div w:id="199717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anyksciai.lt" TargetMode="Externa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f44c0d380e034edea46e3d841eea267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f44c0d380e034edea46e3d841eea2678.dot</Template>
  <TotalTime>0</TotalTime>
  <Pages>8</Pages>
  <Words>10977</Words>
  <Characters>6257</Characters>
  <Application>Microsoft Office Word</Application>
  <DocSecurity>0</DocSecurity>
  <Lines>52</Lines>
  <Paragraphs>34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DĖL ANYKŠČIŲ RAJONO SAVIVALDYBĖS KULTŪROS TARYBOS NUOSTATŲ PATVIRTINIMO IR ANYKŠČIŲ RAJONO SAVIVALDYBĖS KULTŪROS TARYBOS SUDARYMO</vt:lpstr>
      <vt:lpstr>DĖL ANYKŠČIŲ RAJONO SAVIVALDYBĖS KULTŪROS TARYBOS NUOSTATŲ PATVIRTINIMO IR ANYKŠČIŲ RAJONO SAVIVALDYBĖS KULTŪROS TARYBOS SUDARYMO</vt:lpstr>
    </vt:vector>
  </TitlesOfParts>
  <Manager>2019-07-25</Manager>
  <Company/>
  <LinksUpToDate>false</LinksUpToDate>
  <CharactersWithSpaces>17200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KULTŪROS TARYBOS NUOSTATŲ PATVIRTINIMO IR ANYKŠČIŲ RAJONO SAVIVALDYBĖS KULTŪROS TARYBOS SUDARYMO</dc:title>
  <dc:subject>1-TS-248</dc:subject>
  <dc:creator>ANYKŠČIŲ RAJONO SAVIVALDYBĖS TARYBA</dc:creator>
  <cp:keywords/>
  <cp:lastModifiedBy>Taryba</cp:lastModifiedBy>
  <cp:revision>2</cp:revision>
  <cp:lastPrinted>2023-08-31T05:30:00Z</cp:lastPrinted>
  <dcterms:created xsi:type="dcterms:W3CDTF">2023-09-20T13:21:00Z</dcterms:created>
  <dcterms:modified xsi:type="dcterms:W3CDTF">2023-09-20T13:21:00Z</dcterms:modified>
  <cp:category>SPRENDIMAS</cp:category>
</cp:coreProperties>
</file>